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F02A7" w14:textId="77777777" w:rsidR="00FB0383" w:rsidRDefault="00FB0383" w:rsidP="001C016D">
      <w:pPr>
        <w:spacing w:line="276" w:lineRule="auto"/>
        <w:ind w:firstLine="2836"/>
        <w:jc w:val="both"/>
        <w:rPr>
          <w:rFonts w:ascii="Arial" w:hAnsi="Arial" w:cs="Arial"/>
          <w:b/>
        </w:rPr>
      </w:pPr>
    </w:p>
    <w:p w14:paraId="41C59E2E" w14:textId="77777777" w:rsidR="00E022E7" w:rsidRDefault="00E022E7" w:rsidP="00E022E7">
      <w:pPr>
        <w:shd w:val="clear" w:color="auto" w:fill="B6DDE8" w:themeFill="accent5" w:themeFillTint="66"/>
        <w:jc w:val="center"/>
        <w:rPr>
          <w:rFonts w:ascii="Arial" w:eastAsia="Calibri" w:hAnsi="Arial" w:cs="Arial"/>
          <w:b/>
        </w:rPr>
      </w:pPr>
      <w:r w:rsidRPr="00067F3F">
        <w:rPr>
          <w:rFonts w:ascii="Arial" w:eastAsia="Calibri" w:hAnsi="Arial" w:cs="Arial"/>
          <w:b/>
        </w:rPr>
        <w:t xml:space="preserve">DOCUMENTO DE FORMALIZAÇÃO DA DEMANDA </w:t>
      </w:r>
      <w:r>
        <w:rPr>
          <w:rFonts w:ascii="Arial" w:eastAsia="Calibri" w:hAnsi="Arial" w:cs="Arial"/>
          <w:b/>
        </w:rPr>
        <w:t>– DFD</w:t>
      </w:r>
    </w:p>
    <w:p w14:paraId="5552188F" w14:textId="4D3C7C6D" w:rsidR="00E022E7" w:rsidRPr="008512E1" w:rsidRDefault="00E022E7" w:rsidP="00E022E7">
      <w:pPr>
        <w:shd w:val="clear" w:color="auto" w:fill="B6DDE8" w:themeFill="accent5" w:themeFillTint="66"/>
        <w:jc w:val="center"/>
        <w:rPr>
          <w:rFonts w:ascii="Arial" w:eastAsia="Calibri" w:hAnsi="Arial" w:cs="Arial"/>
          <w:b/>
          <w:color w:val="FF0000"/>
        </w:rPr>
      </w:pPr>
      <w:r>
        <w:rPr>
          <w:rFonts w:ascii="Arial" w:eastAsia="Calibri" w:hAnsi="Arial" w:cs="Arial"/>
          <w:b/>
        </w:rPr>
        <w:t>N°</w:t>
      </w:r>
      <w:r w:rsidR="002333A6" w:rsidRPr="002333A6">
        <w:rPr>
          <w:rFonts w:ascii="Arial" w:eastAsia="Calibri" w:hAnsi="Arial" w:cs="Arial"/>
          <w:b/>
        </w:rPr>
        <w:t>0</w:t>
      </w:r>
      <w:r w:rsidR="006B1398">
        <w:rPr>
          <w:rFonts w:ascii="Arial" w:eastAsia="Calibri" w:hAnsi="Arial" w:cs="Arial"/>
          <w:b/>
        </w:rPr>
        <w:t>1</w:t>
      </w:r>
      <w:r w:rsidR="002333A6" w:rsidRPr="002333A6">
        <w:rPr>
          <w:rFonts w:ascii="Arial" w:eastAsia="Calibri" w:hAnsi="Arial" w:cs="Arial"/>
          <w:b/>
        </w:rPr>
        <w:t>7</w:t>
      </w:r>
      <w:r w:rsidRPr="002333A6">
        <w:rPr>
          <w:rFonts w:ascii="Arial" w:eastAsia="Calibri" w:hAnsi="Arial" w:cs="Arial"/>
          <w:b/>
        </w:rPr>
        <w:t>/2024</w:t>
      </w:r>
    </w:p>
    <w:p w14:paraId="49851B96" w14:textId="38CCD2E7" w:rsidR="00E022E7" w:rsidRPr="00067F3F" w:rsidRDefault="00E022E7" w:rsidP="009E2712">
      <w:pPr>
        <w:spacing w:before="360" w:after="360"/>
        <w:ind w:firstLine="709"/>
        <w:jc w:val="both"/>
        <w:rPr>
          <w:rFonts w:ascii="Arial" w:eastAsia="Calibri" w:hAnsi="Arial" w:cs="Arial"/>
          <w:bCs/>
        </w:rPr>
      </w:pPr>
      <w:r w:rsidRPr="00067F3F">
        <w:rPr>
          <w:rFonts w:ascii="Arial" w:eastAsia="Calibri" w:hAnsi="Arial" w:cs="Arial"/>
        </w:rPr>
        <w:t>Pelo presente instrumento, encaminha-se à consideração da Secretaria Municipal de Administração</w:t>
      </w:r>
      <w:r w:rsidRPr="00067F3F">
        <w:rPr>
          <w:rFonts w:ascii="Arial" w:eastAsia="Calibri" w:hAnsi="Arial" w:cs="Arial"/>
          <w:bCs/>
        </w:rPr>
        <w:t>.</w:t>
      </w:r>
      <w:r w:rsidRPr="00067F3F">
        <w:rPr>
          <w:rFonts w:ascii="Arial" w:hAnsi="Arial" w:cs="Arial"/>
        </w:rPr>
        <w:t xml:space="preserve"> </w:t>
      </w:r>
      <w:r w:rsidRPr="00067F3F">
        <w:rPr>
          <w:rFonts w:ascii="Arial" w:eastAsia="Calibri" w:hAnsi="Arial" w:cs="Arial"/>
          <w:bCs/>
        </w:rPr>
        <w:t xml:space="preserve">Documento de Formalização da Demanda – DFD para </w:t>
      </w:r>
      <w:r w:rsidR="009E2712" w:rsidRPr="005543A5">
        <w:rPr>
          <w:rFonts w:ascii="Arial" w:eastAsia="Calibri" w:hAnsi="Arial" w:cs="Arial"/>
          <w:bCs/>
          <w:iCs/>
          <w:color w:val="000000" w:themeColor="text1"/>
        </w:rPr>
        <w:t>Contratação de empresa de engenharia para execução</w:t>
      </w:r>
      <w:r w:rsidR="006B1398">
        <w:rPr>
          <w:rFonts w:ascii="Arial" w:eastAsia="Calibri" w:hAnsi="Arial" w:cs="Arial"/>
          <w:bCs/>
          <w:iCs/>
          <w:color w:val="000000" w:themeColor="text1"/>
        </w:rPr>
        <w:t xml:space="preserve"> da</w:t>
      </w:r>
      <w:r w:rsidR="009E2712" w:rsidRPr="005543A5">
        <w:rPr>
          <w:rFonts w:ascii="Arial" w:eastAsia="Calibri" w:hAnsi="Arial" w:cs="Arial"/>
          <w:bCs/>
          <w:iCs/>
          <w:color w:val="000000" w:themeColor="text1"/>
        </w:rPr>
        <w:t xml:space="preserve"> </w:t>
      </w:r>
      <w:r w:rsidR="006B1398" w:rsidRPr="006B1398">
        <w:rPr>
          <w:rFonts w:ascii="Arial" w:eastAsia="Calibri" w:hAnsi="Arial" w:cs="Arial"/>
          <w:bCs/>
          <w:iCs/>
          <w:color w:val="000000" w:themeColor="text1"/>
        </w:rPr>
        <w:t xml:space="preserve">Ampliação do Sistema de Esgotamento Sanitário do município de Icaraíma – PR, compreendendo uma Estação elevatória de Esgoto, 2.837,18 metros de Rede coletora de Esgoto, 134 Ligações Prediais de esgoto, 447,47 metros de linha de recalque e obras elétricas, na localidade de Porto Camargo, distrito de Icaraíma – PR.  </w:t>
      </w:r>
    </w:p>
    <w:tbl>
      <w:tblPr>
        <w:tblStyle w:val="Tabelacomgrade"/>
        <w:tblW w:w="5000" w:type="pct"/>
        <w:tblLook w:val="04A0" w:firstRow="1" w:lastRow="0" w:firstColumn="1" w:lastColumn="0" w:noHBand="0" w:noVBand="1"/>
      </w:tblPr>
      <w:tblGrid>
        <w:gridCol w:w="6659"/>
        <w:gridCol w:w="2403"/>
      </w:tblGrid>
      <w:tr w:rsidR="00E022E7" w:rsidRPr="00067F3F" w14:paraId="59DAF9E9" w14:textId="77777777" w:rsidTr="00BC2C22">
        <w:tc>
          <w:tcPr>
            <w:tcW w:w="5000" w:type="pct"/>
            <w:gridSpan w:val="2"/>
            <w:shd w:val="clear" w:color="auto" w:fill="EEECE1" w:themeFill="background2"/>
          </w:tcPr>
          <w:p w14:paraId="12802A14" w14:textId="77777777" w:rsidR="00E022E7" w:rsidRPr="00067F3F" w:rsidRDefault="00E022E7" w:rsidP="00BC2C22">
            <w:pPr>
              <w:spacing w:before="60" w:after="60"/>
              <w:rPr>
                <w:rFonts w:ascii="Arial" w:eastAsia="Calibri" w:hAnsi="Arial" w:cs="Arial"/>
              </w:rPr>
            </w:pPr>
            <w:r>
              <w:rPr>
                <w:rFonts w:ascii="Arial" w:eastAsia="Calibri" w:hAnsi="Arial" w:cs="Arial"/>
                <w:b/>
                <w:bCs/>
              </w:rPr>
              <w:t>SETOR REQUISITANTE</w:t>
            </w:r>
          </w:p>
        </w:tc>
      </w:tr>
      <w:tr w:rsidR="00E022E7" w:rsidRPr="00067F3F" w14:paraId="122B8683" w14:textId="77777777" w:rsidTr="00BC2C22">
        <w:tc>
          <w:tcPr>
            <w:tcW w:w="5000" w:type="pct"/>
            <w:gridSpan w:val="2"/>
          </w:tcPr>
          <w:p w14:paraId="40B245C6" w14:textId="77777777" w:rsidR="00E022E7" w:rsidRPr="00067F3F" w:rsidRDefault="00E022E7" w:rsidP="00BC2C22">
            <w:pPr>
              <w:spacing w:before="60" w:after="60"/>
              <w:rPr>
                <w:rFonts w:ascii="Arial" w:eastAsia="Calibri" w:hAnsi="Arial" w:cs="Arial"/>
                <w:bCs/>
              </w:rPr>
            </w:pPr>
            <w:r>
              <w:rPr>
                <w:rFonts w:ascii="Arial" w:eastAsia="Calibri" w:hAnsi="Arial" w:cs="Arial"/>
                <w:bCs/>
              </w:rPr>
              <w:t>Departamento de Engenharia</w:t>
            </w:r>
          </w:p>
        </w:tc>
      </w:tr>
      <w:tr w:rsidR="00E022E7" w:rsidRPr="00067F3F" w14:paraId="24A89C47" w14:textId="77777777" w:rsidTr="00BC2C22">
        <w:trPr>
          <w:trHeight w:val="338"/>
        </w:trPr>
        <w:tc>
          <w:tcPr>
            <w:tcW w:w="1" w:type="pct"/>
            <w:gridSpan w:val="2"/>
            <w:shd w:val="clear" w:color="auto" w:fill="EEECE1" w:themeFill="background2"/>
          </w:tcPr>
          <w:p w14:paraId="2AD4114E" w14:textId="77777777" w:rsidR="00E022E7" w:rsidRPr="00067F3F" w:rsidRDefault="00E022E7" w:rsidP="00BC2C22">
            <w:pPr>
              <w:spacing w:before="60" w:after="60"/>
              <w:rPr>
                <w:rFonts w:ascii="Arial" w:eastAsia="Calibri" w:hAnsi="Arial" w:cs="Arial"/>
              </w:rPr>
            </w:pPr>
            <w:r w:rsidRPr="00067F3F">
              <w:rPr>
                <w:rFonts w:ascii="Arial" w:eastAsia="Calibri" w:hAnsi="Arial" w:cs="Arial"/>
                <w:b/>
                <w:bCs/>
              </w:rPr>
              <w:t xml:space="preserve">Responsável pela formalização da demanda: </w:t>
            </w:r>
          </w:p>
        </w:tc>
      </w:tr>
      <w:tr w:rsidR="00E022E7" w:rsidRPr="00067F3F" w14:paraId="145D1976" w14:textId="77777777" w:rsidTr="00BC2C22">
        <w:trPr>
          <w:trHeight w:val="338"/>
        </w:trPr>
        <w:tc>
          <w:tcPr>
            <w:tcW w:w="1" w:type="pct"/>
            <w:gridSpan w:val="2"/>
          </w:tcPr>
          <w:p w14:paraId="73801972" w14:textId="77777777" w:rsidR="00E022E7" w:rsidRPr="00067F3F" w:rsidRDefault="00E022E7" w:rsidP="00BC2C22">
            <w:pPr>
              <w:spacing w:before="60" w:after="60"/>
              <w:rPr>
                <w:rFonts w:ascii="Arial" w:eastAsia="Calibri" w:hAnsi="Arial" w:cs="Arial"/>
                <w:bCs/>
              </w:rPr>
            </w:pPr>
            <w:r>
              <w:rPr>
                <w:rFonts w:ascii="Arial" w:eastAsia="Calibri" w:hAnsi="Arial" w:cs="Arial"/>
                <w:bCs/>
              </w:rPr>
              <w:t>Engenheira Janaine Amado Piloto</w:t>
            </w:r>
          </w:p>
        </w:tc>
      </w:tr>
      <w:tr w:rsidR="00E022E7" w:rsidRPr="00067F3F" w14:paraId="76CD9608" w14:textId="77777777" w:rsidTr="00BC2C22">
        <w:trPr>
          <w:trHeight w:val="337"/>
        </w:trPr>
        <w:tc>
          <w:tcPr>
            <w:tcW w:w="3674" w:type="pct"/>
            <w:shd w:val="clear" w:color="auto" w:fill="EEECE1" w:themeFill="background2"/>
          </w:tcPr>
          <w:p w14:paraId="52A67ED6" w14:textId="77777777" w:rsidR="00E022E7" w:rsidRPr="00067F3F" w:rsidRDefault="00E022E7" w:rsidP="00BC2C22">
            <w:pPr>
              <w:spacing w:before="60" w:after="60"/>
              <w:rPr>
                <w:rFonts w:ascii="Arial" w:eastAsia="Calibri" w:hAnsi="Arial" w:cs="Arial"/>
              </w:rPr>
            </w:pPr>
            <w:r w:rsidRPr="00067F3F">
              <w:rPr>
                <w:rFonts w:ascii="Arial" w:eastAsia="Calibri" w:hAnsi="Arial" w:cs="Arial"/>
                <w:b/>
                <w:bCs/>
              </w:rPr>
              <w:t xml:space="preserve">E-mail: </w:t>
            </w:r>
          </w:p>
        </w:tc>
        <w:tc>
          <w:tcPr>
            <w:tcW w:w="1326" w:type="pct"/>
            <w:shd w:val="clear" w:color="auto" w:fill="EEECE1" w:themeFill="background2"/>
          </w:tcPr>
          <w:p w14:paraId="585CAFB5" w14:textId="77777777" w:rsidR="00E022E7" w:rsidRPr="00067F3F" w:rsidRDefault="00E022E7" w:rsidP="00BC2C22">
            <w:pPr>
              <w:spacing w:before="60" w:after="60"/>
              <w:rPr>
                <w:rFonts w:ascii="Arial" w:eastAsia="Calibri" w:hAnsi="Arial" w:cs="Arial"/>
                <w:b/>
                <w:bCs/>
              </w:rPr>
            </w:pPr>
            <w:r w:rsidRPr="00067F3F">
              <w:rPr>
                <w:rFonts w:ascii="Arial" w:eastAsia="Calibri" w:hAnsi="Arial" w:cs="Arial"/>
                <w:b/>
                <w:bCs/>
              </w:rPr>
              <w:t>Telefone/Ramal:</w:t>
            </w:r>
          </w:p>
        </w:tc>
      </w:tr>
      <w:tr w:rsidR="00E022E7" w:rsidRPr="00067F3F" w14:paraId="5EDF341E" w14:textId="77777777" w:rsidTr="00BC2C22">
        <w:trPr>
          <w:trHeight w:val="337"/>
        </w:trPr>
        <w:tc>
          <w:tcPr>
            <w:tcW w:w="3674" w:type="pct"/>
          </w:tcPr>
          <w:p w14:paraId="4801A498" w14:textId="77777777" w:rsidR="00E022E7" w:rsidRPr="00067F3F" w:rsidRDefault="00E022E7" w:rsidP="00BC2C22">
            <w:pPr>
              <w:spacing w:before="60" w:after="60"/>
              <w:rPr>
                <w:rFonts w:ascii="Arial" w:eastAsia="Calibri" w:hAnsi="Arial" w:cs="Arial"/>
                <w:bCs/>
              </w:rPr>
            </w:pPr>
            <w:r>
              <w:rPr>
                <w:rFonts w:ascii="Arial" w:eastAsia="Calibri" w:hAnsi="Arial" w:cs="Arial"/>
                <w:bCs/>
              </w:rPr>
              <w:t>engenharia@icaraima.pr.gov.br</w:t>
            </w:r>
          </w:p>
        </w:tc>
        <w:tc>
          <w:tcPr>
            <w:tcW w:w="1326" w:type="pct"/>
          </w:tcPr>
          <w:p w14:paraId="02144672" w14:textId="32F9A746" w:rsidR="00E022E7" w:rsidRPr="00067F3F" w:rsidRDefault="00E022E7" w:rsidP="00BC2C22">
            <w:pPr>
              <w:spacing w:before="60" w:after="60"/>
              <w:rPr>
                <w:rFonts w:ascii="Arial" w:eastAsia="Calibri" w:hAnsi="Arial" w:cs="Arial"/>
                <w:bCs/>
              </w:rPr>
            </w:pPr>
            <w:r>
              <w:rPr>
                <w:rFonts w:ascii="Arial" w:eastAsia="Calibri" w:hAnsi="Arial" w:cs="Arial"/>
                <w:bCs/>
              </w:rPr>
              <w:t>44-3665</w:t>
            </w:r>
            <w:r w:rsidR="00B116CE">
              <w:rPr>
                <w:rFonts w:ascii="Arial" w:eastAsia="Calibri" w:hAnsi="Arial" w:cs="Arial"/>
                <w:bCs/>
              </w:rPr>
              <w:t>-</w:t>
            </w:r>
            <w:r>
              <w:rPr>
                <w:rFonts w:ascii="Arial" w:eastAsia="Calibri" w:hAnsi="Arial" w:cs="Arial"/>
                <w:bCs/>
              </w:rPr>
              <w:t>800</w:t>
            </w:r>
            <w:r w:rsidR="002333A6">
              <w:rPr>
                <w:rFonts w:ascii="Arial" w:eastAsia="Calibri" w:hAnsi="Arial" w:cs="Arial"/>
                <w:bCs/>
              </w:rPr>
              <w:t>5</w:t>
            </w:r>
          </w:p>
        </w:tc>
      </w:tr>
      <w:tr w:rsidR="00E022E7" w:rsidRPr="00067F3F" w14:paraId="168BC2F1" w14:textId="77777777" w:rsidTr="00BC2C22">
        <w:trPr>
          <w:trHeight w:val="337"/>
        </w:trPr>
        <w:tc>
          <w:tcPr>
            <w:tcW w:w="1" w:type="pct"/>
            <w:gridSpan w:val="2"/>
            <w:shd w:val="clear" w:color="auto" w:fill="C4BC96" w:themeFill="background2" w:themeFillShade="BF"/>
          </w:tcPr>
          <w:p w14:paraId="33DF3F4A" w14:textId="77777777" w:rsidR="00E022E7" w:rsidRPr="00067F3F" w:rsidRDefault="00E022E7" w:rsidP="00BC2C22">
            <w:pPr>
              <w:spacing w:before="60" w:after="60"/>
              <w:rPr>
                <w:rFonts w:ascii="Arial" w:eastAsia="Calibri" w:hAnsi="Arial" w:cs="Arial"/>
                <w:b/>
                <w:bCs/>
              </w:rPr>
            </w:pPr>
            <w:r w:rsidRPr="00067F3F">
              <w:rPr>
                <w:rFonts w:ascii="Arial" w:eastAsia="Calibri" w:hAnsi="Arial" w:cs="Arial"/>
                <w:b/>
                <w:bCs/>
              </w:rPr>
              <w:t>OBJETO</w:t>
            </w:r>
          </w:p>
        </w:tc>
      </w:tr>
      <w:tr w:rsidR="00E022E7" w:rsidRPr="00067F3F" w14:paraId="298753E2" w14:textId="77777777" w:rsidTr="00BC2C22">
        <w:trPr>
          <w:trHeight w:val="337"/>
        </w:trPr>
        <w:tc>
          <w:tcPr>
            <w:tcW w:w="5000" w:type="pct"/>
            <w:gridSpan w:val="2"/>
          </w:tcPr>
          <w:p w14:paraId="0AC24EDA" w14:textId="1A11A1A6" w:rsidR="00E022E7" w:rsidRPr="00067F3F" w:rsidRDefault="00E022E7" w:rsidP="00BC2C22">
            <w:pPr>
              <w:spacing w:before="60" w:after="60"/>
              <w:rPr>
                <w:rFonts w:ascii="Arial" w:eastAsia="Calibri" w:hAnsi="Arial" w:cs="Arial"/>
                <w:bCs/>
              </w:rPr>
            </w:pPr>
            <w:r w:rsidRPr="00067F3F">
              <w:rPr>
                <w:rFonts w:ascii="Arial" w:eastAsia="Calibri" w:hAnsi="Arial" w:cs="Arial"/>
                <w:bCs/>
              </w:rPr>
              <w:t>(</w:t>
            </w:r>
            <w:r>
              <w:rPr>
                <w:rFonts w:ascii="Arial" w:eastAsia="Calibri" w:hAnsi="Arial" w:cs="Arial"/>
                <w:bCs/>
              </w:rPr>
              <w:t>X</w:t>
            </w:r>
            <w:r w:rsidRPr="00067F3F">
              <w:rPr>
                <w:rFonts w:ascii="Arial" w:eastAsia="Calibri" w:hAnsi="Arial" w:cs="Arial"/>
                <w:bCs/>
              </w:rPr>
              <w:t>) Serviço não Continuado</w:t>
            </w:r>
          </w:p>
          <w:p w14:paraId="5B57B69E" w14:textId="31731EFA" w:rsidR="00E022E7" w:rsidRPr="00067F3F" w:rsidRDefault="00E022E7" w:rsidP="00BC2C22">
            <w:pPr>
              <w:spacing w:before="60" w:after="60"/>
              <w:rPr>
                <w:rFonts w:ascii="Arial" w:eastAsia="Calibri" w:hAnsi="Arial" w:cs="Arial"/>
                <w:bCs/>
              </w:rPr>
            </w:pPr>
            <w:r w:rsidRPr="00067F3F">
              <w:rPr>
                <w:rFonts w:ascii="Arial" w:eastAsia="Calibri" w:hAnsi="Arial" w:cs="Arial"/>
                <w:bCs/>
              </w:rPr>
              <w:t>(  ) Serviço continuado SEM dedicação exclusiva de mão de obra</w:t>
            </w:r>
          </w:p>
          <w:p w14:paraId="4F05B8CB" w14:textId="28783AD2" w:rsidR="00E022E7" w:rsidRPr="00067F3F" w:rsidRDefault="00E022E7" w:rsidP="00BC2C22">
            <w:pPr>
              <w:spacing w:before="60" w:after="60"/>
              <w:rPr>
                <w:rFonts w:ascii="Arial" w:eastAsia="Calibri" w:hAnsi="Arial" w:cs="Arial"/>
                <w:bCs/>
              </w:rPr>
            </w:pPr>
            <w:r w:rsidRPr="00067F3F">
              <w:rPr>
                <w:rFonts w:ascii="Arial" w:eastAsia="Calibri" w:hAnsi="Arial" w:cs="Arial"/>
                <w:bCs/>
              </w:rPr>
              <w:t>(  ) Serviço continuado COM  dedicação de mão de obra exclusiva</w:t>
            </w:r>
          </w:p>
          <w:p w14:paraId="298F2514" w14:textId="27754BE4" w:rsidR="00E022E7" w:rsidRPr="00067F3F" w:rsidRDefault="00E022E7" w:rsidP="00BC2C22">
            <w:pPr>
              <w:spacing w:before="60" w:after="60"/>
              <w:rPr>
                <w:rFonts w:ascii="Arial" w:eastAsia="Calibri" w:hAnsi="Arial" w:cs="Arial"/>
                <w:bCs/>
              </w:rPr>
            </w:pPr>
            <w:r w:rsidRPr="00067F3F">
              <w:rPr>
                <w:rFonts w:ascii="Arial" w:eastAsia="Calibri" w:hAnsi="Arial" w:cs="Arial"/>
                <w:bCs/>
              </w:rPr>
              <w:t>(  ) Material de Consumo</w:t>
            </w:r>
          </w:p>
          <w:p w14:paraId="738E483B" w14:textId="59ED317F" w:rsidR="00E022E7" w:rsidRPr="00067F3F" w:rsidRDefault="00E022E7" w:rsidP="00BC2C22">
            <w:pPr>
              <w:spacing w:before="60" w:after="60"/>
              <w:rPr>
                <w:rFonts w:ascii="Arial" w:eastAsia="Calibri" w:hAnsi="Arial" w:cs="Arial"/>
                <w:bCs/>
              </w:rPr>
            </w:pPr>
            <w:r w:rsidRPr="00067F3F">
              <w:rPr>
                <w:rFonts w:ascii="Arial" w:eastAsia="Calibri" w:hAnsi="Arial" w:cs="Arial"/>
                <w:bCs/>
              </w:rPr>
              <w:t>(  ) Material permanente / Equipamento</w:t>
            </w:r>
          </w:p>
          <w:p w14:paraId="3475E2B7" w14:textId="7B90B827" w:rsidR="00E022E7" w:rsidRPr="00067F3F" w:rsidRDefault="00E022E7" w:rsidP="00BC2C22">
            <w:pPr>
              <w:spacing w:before="60" w:after="60"/>
              <w:rPr>
                <w:rFonts w:ascii="Arial" w:eastAsia="Calibri" w:hAnsi="Arial" w:cs="Arial"/>
                <w:bCs/>
              </w:rPr>
            </w:pPr>
            <w:r w:rsidRPr="00067F3F">
              <w:rPr>
                <w:rFonts w:ascii="Arial" w:eastAsia="Calibri" w:hAnsi="Arial" w:cs="Arial"/>
                <w:bCs/>
              </w:rPr>
              <w:t>(  ) Outros, qual? ____________________________________</w:t>
            </w:r>
          </w:p>
        </w:tc>
      </w:tr>
      <w:tr w:rsidR="00E022E7" w:rsidRPr="00067F3F" w14:paraId="58C10D68" w14:textId="77777777" w:rsidTr="00BC2C22">
        <w:trPr>
          <w:trHeight w:val="337"/>
        </w:trPr>
        <w:tc>
          <w:tcPr>
            <w:tcW w:w="5000" w:type="pct"/>
            <w:gridSpan w:val="2"/>
            <w:shd w:val="clear" w:color="auto" w:fill="C4BC96" w:themeFill="background2" w:themeFillShade="BF"/>
          </w:tcPr>
          <w:p w14:paraId="47A9D0EE" w14:textId="77777777" w:rsidR="00E022E7" w:rsidRPr="00067F3F" w:rsidRDefault="00E022E7" w:rsidP="00BC2C22">
            <w:pPr>
              <w:spacing w:before="60" w:after="60"/>
              <w:rPr>
                <w:rFonts w:ascii="Arial" w:eastAsia="Calibri" w:hAnsi="Arial" w:cs="Arial"/>
                <w:b/>
                <w:bCs/>
              </w:rPr>
            </w:pPr>
            <w:r w:rsidRPr="00067F3F">
              <w:rPr>
                <w:rFonts w:ascii="Arial" w:eastAsia="Calibri" w:hAnsi="Arial" w:cs="Arial"/>
                <w:b/>
                <w:bCs/>
              </w:rPr>
              <w:t>FORMA DE CONTRATAÇÃO</w:t>
            </w:r>
          </w:p>
        </w:tc>
      </w:tr>
      <w:tr w:rsidR="00E022E7" w:rsidRPr="00067F3F" w14:paraId="2B2F87A7" w14:textId="77777777" w:rsidTr="00BC2C22">
        <w:trPr>
          <w:trHeight w:val="337"/>
        </w:trPr>
        <w:tc>
          <w:tcPr>
            <w:tcW w:w="5000" w:type="pct"/>
            <w:gridSpan w:val="2"/>
          </w:tcPr>
          <w:p w14:paraId="012C2B8C" w14:textId="3CCA0F12" w:rsidR="00E022E7" w:rsidRPr="00067F3F" w:rsidRDefault="00E022E7" w:rsidP="00BC2C22">
            <w:pPr>
              <w:spacing w:before="60" w:after="60"/>
              <w:rPr>
                <w:rFonts w:ascii="Arial" w:eastAsia="Calibri" w:hAnsi="Arial" w:cs="Arial"/>
                <w:bCs/>
              </w:rPr>
            </w:pPr>
            <w:r w:rsidRPr="00067F3F">
              <w:rPr>
                <w:rFonts w:ascii="Arial" w:eastAsia="Calibri" w:hAnsi="Arial" w:cs="Arial"/>
                <w:bCs/>
              </w:rPr>
              <w:t>(   ) Pregão             (  ) Eletrônico       (  ) Presencial</w:t>
            </w:r>
          </w:p>
          <w:p w14:paraId="168F4865" w14:textId="01372D1B" w:rsidR="00E022E7" w:rsidRPr="00067F3F" w:rsidRDefault="00E022E7" w:rsidP="00BC2C22">
            <w:pPr>
              <w:spacing w:before="60" w:after="60"/>
              <w:rPr>
                <w:rFonts w:ascii="Arial" w:eastAsia="Calibri" w:hAnsi="Arial" w:cs="Arial"/>
                <w:bCs/>
              </w:rPr>
            </w:pPr>
            <w:r w:rsidRPr="00067F3F">
              <w:rPr>
                <w:rFonts w:ascii="Arial" w:eastAsia="Calibri" w:hAnsi="Arial" w:cs="Arial"/>
                <w:bCs/>
              </w:rPr>
              <w:t>(</w:t>
            </w:r>
            <w:r>
              <w:rPr>
                <w:rFonts w:ascii="Arial" w:eastAsia="Calibri" w:hAnsi="Arial" w:cs="Arial"/>
                <w:bCs/>
              </w:rPr>
              <w:t>X</w:t>
            </w:r>
            <w:r w:rsidRPr="00067F3F">
              <w:rPr>
                <w:rFonts w:ascii="Arial" w:eastAsia="Calibri" w:hAnsi="Arial" w:cs="Arial"/>
                <w:bCs/>
              </w:rPr>
              <w:t>) Concorrência    (</w:t>
            </w:r>
            <w:r w:rsidR="009E2712">
              <w:rPr>
                <w:rFonts w:ascii="Arial" w:eastAsia="Calibri" w:hAnsi="Arial" w:cs="Arial"/>
                <w:bCs/>
              </w:rPr>
              <w:t>X</w:t>
            </w:r>
            <w:r w:rsidRPr="00067F3F">
              <w:rPr>
                <w:rFonts w:ascii="Arial" w:eastAsia="Calibri" w:hAnsi="Arial" w:cs="Arial"/>
                <w:bCs/>
              </w:rPr>
              <w:t>) Eletrônica       (  ) Presencial</w:t>
            </w:r>
          </w:p>
          <w:p w14:paraId="11D8F674" w14:textId="77777777" w:rsidR="00E022E7" w:rsidRPr="00067F3F" w:rsidRDefault="00E022E7" w:rsidP="00BC2C22">
            <w:pPr>
              <w:spacing w:before="60" w:after="60"/>
              <w:rPr>
                <w:rFonts w:ascii="Arial" w:eastAsia="Calibri" w:hAnsi="Arial" w:cs="Arial"/>
                <w:bCs/>
              </w:rPr>
            </w:pPr>
            <w:r w:rsidRPr="00067F3F">
              <w:rPr>
                <w:rFonts w:ascii="Arial" w:eastAsia="Calibri" w:hAnsi="Arial" w:cs="Arial"/>
                <w:bCs/>
              </w:rPr>
              <w:t>(   ) Concurso</w:t>
            </w:r>
          </w:p>
          <w:p w14:paraId="4B73821D" w14:textId="77777777" w:rsidR="00E022E7" w:rsidRPr="00067F3F" w:rsidRDefault="00E022E7" w:rsidP="00BC2C22">
            <w:pPr>
              <w:spacing w:before="60" w:after="60"/>
              <w:rPr>
                <w:rFonts w:ascii="Arial" w:eastAsia="Calibri" w:hAnsi="Arial" w:cs="Arial"/>
                <w:bCs/>
              </w:rPr>
            </w:pPr>
            <w:r w:rsidRPr="00067F3F">
              <w:rPr>
                <w:rFonts w:ascii="Arial" w:eastAsia="Calibri" w:hAnsi="Arial" w:cs="Arial"/>
                <w:bCs/>
              </w:rPr>
              <w:t>(   ) Leilão</w:t>
            </w:r>
          </w:p>
          <w:p w14:paraId="29537D0C" w14:textId="77777777" w:rsidR="00E022E7" w:rsidRPr="00067F3F" w:rsidRDefault="00E022E7" w:rsidP="00BC2C22">
            <w:pPr>
              <w:spacing w:before="60" w:after="60"/>
              <w:rPr>
                <w:rFonts w:ascii="Arial" w:eastAsia="Calibri" w:hAnsi="Arial" w:cs="Arial"/>
                <w:bCs/>
              </w:rPr>
            </w:pPr>
            <w:r w:rsidRPr="00067F3F">
              <w:rPr>
                <w:rFonts w:ascii="Arial" w:eastAsia="Calibri" w:hAnsi="Arial" w:cs="Arial"/>
                <w:bCs/>
              </w:rPr>
              <w:t>(   ) Credenciamento</w:t>
            </w:r>
          </w:p>
          <w:p w14:paraId="02F103BD" w14:textId="77777777" w:rsidR="00E022E7" w:rsidRPr="00067F3F" w:rsidRDefault="00E022E7" w:rsidP="00BC2C22">
            <w:pPr>
              <w:spacing w:before="60" w:after="60"/>
              <w:rPr>
                <w:rFonts w:ascii="Arial" w:eastAsia="Calibri" w:hAnsi="Arial" w:cs="Arial"/>
                <w:bCs/>
              </w:rPr>
            </w:pPr>
            <w:r w:rsidRPr="00067F3F">
              <w:rPr>
                <w:rFonts w:ascii="Arial" w:eastAsia="Calibri" w:hAnsi="Arial" w:cs="Arial"/>
                <w:bCs/>
              </w:rPr>
              <w:t>(   ) Registro de Preços</w:t>
            </w:r>
          </w:p>
          <w:p w14:paraId="73291CFC" w14:textId="77777777" w:rsidR="00E022E7" w:rsidRPr="00067F3F" w:rsidRDefault="00E022E7" w:rsidP="00BC2C22">
            <w:pPr>
              <w:spacing w:before="60" w:after="60"/>
              <w:rPr>
                <w:rFonts w:ascii="Arial" w:eastAsia="Calibri" w:hAnsi="Arial" w:cs="Arial"/>
                <w:bCs/>
              </w:rPr>
            </w:pPr>
            <w:r w:rsidRPr="00067F3F">
              <w:rPr>
                <w:rFonts w:ascii="Arial" w:eastAsia="Calibri" w:hAnsi="Arial" w:cs="Arial"/>
                <w:bCs/>
              </w:rPr>
              <w:t>(   ) Dispensa de Licitação   (    ) Eletrônica     (     ) Física</w:t>
            </w:r>
          </w:p>
          <w:p w14:paraId="0B49D9A7" w14:textId="77777777" w:rsidR="00E022E7" w:rsidRPr="00067F3F" w:rsidRDefault="00E022E7" w:rsidP="00BC2C22">
            <w:pPr>
              <w:spacing w:before="60" w:after="60"/>
              <w:rPr>
                <w:rFonts w:ascii="Arial" w:eastAsia="Calibri" w:hAnsi="Arial" w:cs="Arial"/>
                <w:bCs/>
              </w:rPr>
            </w:pPr>
            <w:r w:rsidRPr="00067F3F">
              <w:rPr>
                <w:rFonts w:ascii="Arial" w:eastAsia="Calibri" w:hAnsi="Arial" w:cs="Arial"/>
                <w:bCs/>
              </w:rPr>
              <w:t xml:space="preserve">(   ) Inexigibilidade </w:t>
            </w:r>
          </w:p>
        </w:tc>
      </w:tr>
      <w:tr w:rsidR="00E022E7" w:rsidRPr="00067F3F" w14:paraId="5D0BEE01" w14:textId="77777777" w:rsidTr="00BC2C22">
        <w:trPr>
          <w:trHeight w:val="337"/>
        </w:trPr>
        <w:tc>
          <w:tcPr>
            <w:tcW w:w="5000" w:type="pct"/>
            <w:gridSpan w:val="2"/>
          </w:tcPr>
          <w:p w14:paraId="5973DD0B" w14:textId="77777777" w:rsidR="00E022E7" w:rsidRPr="00067F3F" w:rsidRDefault="00E022E7" w:rsidP="00BC2C22">
            <w:pPr>
              <w:shd w:val="clear" w:color="auto" w:fill="C4BC96" w:themeFill="background2" w:themeFillShade="BF"/>
              <w:spacing w:before="60" w:after="60"/>
              <w:rPr>
                <w:rFonts w:ascii="Arial" w:eastAsia="Calibri" w:hAnsi="Arial" w:cs="Arial"/>
                <w:b/>
                <w:bCs/>
              </w:rPr>
            </w:pPr>
            <w:r w:rsidRPr="00067F3F">
              <w:rPr>
                <w:rFonts w:ascii="Arial" w:eastAsia="Calibri" w:hAnsi="Arial" w:cs="Arial"/>
                <w:b/>
                <w:bCs/>
              </w:rPr>
              <w:t>Metodologia</w:t>
            </w:r>
          </w:p>
          <w:p w14:paraId="4CF3E4DC" w14:textId="5411AE1A" w:rsidR="00E022E7" w:rsidRPr="00067F3F" w:rsidRDefault="00E022E7" w:rsidP="00BC2C22">
            <w:pPr>
              <w:spacing w:before="60" w:after="60"/>
              <w:rPr>
                <w:rFonts w:ascii="Arial" w:eastAsia="Calibri" w:hAnsi="Arial" w:cs="Arial"/>
                <w:bCs/>
              </w:rPr>
            </w:pPr>
            <w:r w:rsidRPr="00067F3F">
              <w:rPr>
                <w:rFonts w:ascii="Arial" w:eastAsia="Calibri" w:hAnsi="Arial" w:cs="Arial"/>
                <w:bCs/>
              </w:rPr>
              <w:t>(</w:t>
            </w:r>
            <w:r>
              <w:rPr>
                <w:rFonts w:ascii="Arial" w:eastAsia="Calibri" w:hAnsi="Arial" w:cs="Arial"/>
                <w:bCs/>
              </w:rPr>
              <w:t>X</w:t>
            </w:r>
            <w:r w:rsidRPr="00067F3F">
              <w:rPr>
                <w:rFonts w:ascii="Arial" w:eastAsia="Calibri" w:hAnsi="Arial" w:cs="Arial"/>
                <w:bCs/>
              </w:rPr>
              <w:t xml:space="preserve">) Menor Preço      </w:t>
            </w:r>
          </w:p>
          <w:p w14:paraId="439F9B0C" w14:textId="77777777" w:rsidR="00E022E7" w:rsidRPr="00067F3F" w:rsidRDefault="00E022E7" w:rsidP="00E022E7">
            <w:pPr>
              <w:spacing w:before="60" w:after="60"/>
              <w:rPr>
                <w:rFonts w:ascii="Arial" w:eastAsia="Calibri" w:hAnsi="Arial" w:cs="Arial"/>
                <w:bCs/>
              </w:rPr>
            </w:pPr>
            <w:r w:rsidRPr="00067F3F">
              <w:rPr>
                <w:rFonts w:ascii="Arial" w:eastAsia="Calibri" w:hAnsi="Arial" w:cs="Arial"/>
                <w:bCs/>
              </w:rPr>
              <w:t xml:space="preserve">(    ) Maior Desconto  </w:t>
            </w:r>
          </w:p>
        </w:tc>
      </w:tr>
    </w:tbl>
    <w:p w14:paraId="2DB6839E" w14:textId="77777777" w:rsidR="00E022E7" w:rsidRDefault="00E022E7" w:rsidP="00E022E7">
      <w:pPr>
        <w:pStyle w:val="PargrafodaLista"/>
        <w:numPr>
          <w:ilvl w:val="0"/>
          <w:numId w:val="39"/>
        </w:numPr>
        <w:shd w:val="clear" w:color="auto" w:fill="EEECE1" w:themeFill="background2"/>
        <w:spacing w:before="240" w:after="120"/>
        <w:contextualSpacing w:val="0"/>
        <w:jc w:val="both"/>
        <w:rPr>
          <w:rFonts w:ascii="Arial" w:eastAsia="Calibri" w:hAnsi="Arial" w:cs="Arial"/>
          <w:b/>
          <w:bCs/>
        </w:rPr>
      </w:pPr>
      <w:r w:rsidRPr="00067F3F">
        <w:rPr>
          <w:rFonts w:ascii="Arial" w:eastAsia="Calibri" w:hAnsi="Arial" w:cs="Arial"/>
          <w:b/>
          <w:bCs/>
        </w:rPr>
        <w:lastRenderedPageBreak/>
        <w:t>JUSTIFICATIVA DA NECESSIDADE DA CONTRATAÇÃO.</w:t>
      </w:r>
    </w:p>
    <w:p w14:paraId="5D5451C5" w14:textId="77777777" w:rsidR="00D3521F" w:rsidRDefault="00D3521F" w:rsidP="00D3521F">
      <w:pPr>
        <w:pStyle w:val="PargrafodaLista"/>
        <w:spacing w:before="60" w:after="60"/>
        <w:ind w:left="567"/>
        <w:contextualSpacing w:val="0"/>
        <w:jc w:val="both"/>
        <w:rPr>
          <w:rFonts w:ascii="Arial" w:eastAsia="Calibri" w:hAnsi="Arial" w:cs="Arial"/>
          <w:b/>
          <w:bCs/>
        </w:rPr>
      </w:pPr>
    </w:p>
    <w:p w14:paraId="4DE4036A" w14:textId="65A3F0A8" w:rsidR="00E022E7" w:rsidRPr="00067F3F" w:rsidRDefault="00E022E7" w:rsidP="00E022E7">
      <w:pPr>
        <w:pStyle w:val="PargrafodaLista"/>
        <w:numPr>
          <w:ilvl w:val="1"/>
          <w:numId w:val="39"/>
        </w:numPr>
        <w:spacing w:before="60" w:after="60"/>
        <w:contextualSpacing w:val="0"/>
        <w:jc w:val="both"/>
        <w:rPr>
          <w:rFonts w:ascii="Arial" w:eastAsia="Calibri" w:hAnsi="Arial" w:cs="Arial"/>
          <w:b/>
          <w:bCs/>
        </w:rPr>
      </w:pPr>
      <w:r w:rsidRPr="00067F3F">
        <w:rPr>
          <w:rFonts w:ascii="Arial" w:eastAsia="Calibri" w:hAnsi="Arial" w:cs="Arial"/>
          <w:b/>
          <w:bCs/>
        </w:rPr>
        <w:t>Identificação da demanda</w:t>
      </w:r>
    </w:p>
    <w:p w14:paraId="3F63CA22" w14:textId="029C9601" w:rsidR="00E022E7" w:rsidRPr="00D3521F" w:rsidRDefault="00E022E7" w:rsidP="008F2CBE">
      <w:pPr>
        <w:pStyle w:val="PargrafodaLista"/>
        <w:numPr>
          <w:ilvl w:val="2"/>
          <w:numId w:val="39"/>
        </w:numPr>
        <w:spacing w:before="60" w:after="60"/>
        <w:contextualSpacing w:val="0"/>
        <w:jc w:val="both"/>
        <w:rPr>
          <w:rFonts w:ascii="Arial" w:eastAsia="Calibri" w:hAnsi="Arial" w:cs="Arial"/>
          <w:bCs/>
          <w:iCs/>
          <w:color w:val="000000" w:themeColor="text1"/>
        </w:rPr>
      </w:pPr>
      <w:r w:rsidRPr="005543A5">
        <w:rPr>
          <w:rFonts w:ascii="Arial" w:eastAsia="Calibri" w:hAnsi="Arial" w:cs="Arial"/>
          <w:bCs/>
          <w:iCs/>
        </w:rPr>
        <w:t xml:space="preserve">A presente demanda manifesta a necessidade </w:t>
      </w:r>
      <w:r w:rsidR="005543A5" w:rsidRPr="005543A5">
        <w:rPr>
          <w:rFonts w:ascii="Arial" w:eastAsia="Calibri" w:hAnsi="Arial" w:cs="Arial"/>
          <w:bCs/>
          <w:iCs/>
        </w:rPr>
        <w:t xml:space="preserve">de </w:t>
      </w:r>
      <w:r w:rsidR="004405E8" w:rsidRPr="005543A5">
        <w:rPr>
          <w:rFonts w:ascii="Arial" w:eastAsia="Calibri" w:hAnsi="Arial" w:cs="Arial"/>
          <w:bCs/>
          <w:iCs/>
          <w:color w:val="000000" w:themeColor="text1"/>
        </w:rPr>
        <w:t xml:space="preserve">Contratação de empresa </w:t>
      </w:r>
      <w:r w:rsidR="005543A5" w:rsidRPr="005543A5">
        <w:rPr>
          <w:rFonts w:ascii="Arial" w:eastAsia="Calibri" w:hAnsi="Arial" w:cs="Arial"/>
          <w:bCs/>
          <w:iCs/>
          <w:color w:val="000000" w:themeColor="text1"/>
        </w:rPr>
        <w:t xml:space="preserve">de engenharia para execução </w:t>
      </w:r>
      <w:r w:rsidR="006B1398">
        <w:rPr>
          <w:rFonts w:ascii="Arial" w:eastAsia="Calibri" w:hAnsi="Arial" w:cs="Arial"/>
          <w:bCs/>
          <w:iCs/>
          <w:color w:val="000000" w:themeColor="text1"/>
        </w:rPr>
        <w:t xml:space="preserve">da </w:t>
      </w:r>
      <w:r w:rsidR="006B1398" w:rsidRPr="006B1398">
        <w:rPr>
          <w:rFonts w:ascii="Arial" w:eastAsia="Calibri" w:hAnsi="Arial" w:cs="Arial"/>
          <w:bCs/>
          <w:iCs/>
          <w:color w:val="000000" w:themeColor="text1"/>
        </w:rPr>
        <w:t xml:space="preserve">Ampliação do Sistema de Esgotamento Sanitário do município de Icaraíma – PR, compreendendo uma Estação elevatória de Esgoto, 2.837,18 metros de Rede coletora de Esgoto, 134 Ligações Prediais de esgoto, 447,47 metros de linha de recalque e obras elétricas, na localidade de Porto Camargo, distrito de Icaraíma – PR. </w:t>
      </w:r>
    </w:p>
    <w:p w14:paraId="24B683F6" w14:textId="77777777" w:rsidR="00D3521F" w:rsidRPr="005543A5" w:rsidRDefault="00D3521F" w:rsidP="00D3521F">
      <w:pPr>
        <w:pStyle w:val="PargrafodaLista"/>
        <w:spacing w:before="60" w:after="60"/>
        <w:ind w:left="1304"/>
        <w:contextualSpacing w:val="0"/>
        <w:jc w:val="both"/>
        <w:rPr>
          <w:rFonts w:ascii="Arial" w:eastAsia="Calibri" w:hAnsi="Arial" w:cs="Arial"/>
          <w:bCs/>
          <w:iCs/>
          <w:color w:val="000000" w:themeColor="text1"/>
        </w:rPr>
      </w:pPr>
    </w:p>
    <w:p w14:paraId="724E3EE9" w14:textId="77777777" w:rsidR="00E022E7" w:rsidRPr="00067F3F" w:rsidRDefault="00E022E7" w:rsidP="00E022E7">
      <w:pPr>
        <w:pStyle w:val="PargrafodaLista"/>
        <w:numPr>
          <w:ilvl w:val="1"/>
          <w:numId w:val="39"/>
        </w:numPr>
        <w:spacing w:before="60" w:after="60"/>
        <w:contextualSpacing w:val="0"/>
        <w:jc w:val="both"/>
        <w:rPr>
          <w:rFonts w:ascii="Arial" w:eastAsia="Calibri" w:hAnsi="Arial" w:cs="Arial"/>
          <w:b/>
          <w:bCs/>
        </w:rPr>
      </w:pPr>
      <w:r w:rsidRPr="00067F3F">
        <w:rPr>
          <w:rFonts w:ascii="Arial" w:eastAsia="Calibri" w:hAnsi="Arial" w:cs="Arial"/>
          <w:b/>
          <w:bCs/>
        </w:rPr>
        <w:t xml:space="preserve">Justificativa da necessidade da contratação </w:t>
      </w:r>
    </w:p>
    <w:p w14:paraId="32498C82" w14:textId="77777777" w:rsidR="00D3521F" w:rsidRPr="00D3521F" w:rsidRDefault="00D3521F" w:rsidP="00D3521F">
      <w:pPr>
        <w:pStyle w:val="PargrafodaLista"/>
        <w:spacing w:before="60" w:after="60"/>
        <w:ind w:left="1304"/>
        <w:contextualSpacing w:val="0"/>
        <w:jc w:val="both"/>
        <w:rPr>
          <w:rFonts w:ascii="Arial" w:eastAsia="Calibri" w:hAnsi="Arial" w:cs="Arial"/>
          <w:b/>
          <w:bCs/>
        </w:rPr>
      </w:pPr>
    </w:p>
    <w:p w14:paraId="3ED05234" w14:textId="1690ED15" w:rsidR="009E2712" w:rsidRPr="00D3521F" w:rsidRDefault="006B1398" w:rsidP="00D3521F">
      <w:pPr>
        <w:pStyle w:val="PargrafodaLista"/>
        <w:numPr>
          <w:ilvl w:val="2"/>
          <w:numId w:val="39"/>
        </w:numPr>
        <w:spacing w:before="60" w:after="60"/>
        <w:contextualSpacing w:val="0"/>
        <w:jc w:val="both"/>
        <w:rPr>
          <w:rFonts w:ascii="Arial" w:eastAsia="Calibri" w:hAnsi="Arial" w:cs="Arial"/>
          <w:b/>
          <w:bCs/>
        </w:rPr>
      </w:pPr>
      <w:r>
        <w:rPr>
          <w:rFonts w:ascii="Arial" w:hAnsi="Arial" w:cs="Arial"/>
        </w:rPr>
        <w:t>S</w:t>
      </w:r>
      <w:r w:rsidRPr="006B1398">
        <w:rPr>
          <w:rFonts w:ascii="Arial" w:hAnsi="Arial" w:cs="Arial"/>
        </w:rPr>
        <w:t>e justifica pela necessidade de implantação da rede de esgoto, em locais que necessitam de um dispositivo, estação elevatória, para poder coletar o esgoto e destiná-lo a rede e sistema de tratamento de esgoto existente.</w:t>
      </w:r>
      <w:r w:rsidR="009E2712" w:rsidRPr="00D3521F">
        <w:rPr>
          <w:rFonts w:ascii="Arial" w:hAnsi="Arial" w:cs="Arial"/>
        </w:rPr>
        <w:t xml:space="preserve"> </w:t>
      </w:r>
    </w:p>
    <w:p w14:paraId="38694AE0" w14:textId="77777777" w:rsidR="00D3521F" w:rsidRPr="00D3521F" w:rsidRDefault="00D3521F" w:rsidP="00D3521F">
      <w:pPr>
        <w:pStyle w:val="PargrafodaLista"/>
        <w:spacing w:before="60" w:after="60"/>
        <w:ind w:left="1304"/>
        <w:contextualSpacing w:val="0"/>
        <w:jc w:val="both"/>
        <w:rPr>
          <w:rFonts w:ascii="Arial" w:eastAsia="Calibri" w:hAnsi="Arial" w:cs="Arial"/>
          <w:b/>
          <w:bCs/>
        </w:rPr>
      </w:pPr>
    </w:p>
    <w:p w14:paraId="58EE5B8C" w14:textId="069CF5AD" w:rsidR="00817BCC" w:rsidRPr="00D3521F" w:rsidRDefault="006B1398" w:rsidP="00D3521F">
      <w:pPr>
        <w:pStyle w:val="PargrafodaLista"/>
        <w:numPr>
          <w:ilvl w:val="2"/>
          <w:numId w:val="39"/>
        </w:numPr>
        <w:spacing w:before="60" w:after="60"/>
        <w:contextualSpacing w:val="0"/>
        <w:jc w:val="both"/>
        <w:rPr>
          <w:rFonts w:ascii="Arial" w:eastAsia="Calibri" w:hAnsi="Arial" w:cs="Arial"/>
          <w:b/>
          <w:bCs/>
        </w:rPr>
      </w:pPr>
      <w:r w:rsidRPr="006B1398">
        <w:rPr>
          <w:rFonts w:ascii="Arial" w:hAnsi="Arial" w:cs="Arial"/>
        </w:rPr>
        <w:t>O Distrito do Porto Camargo, que se limita com o Rio Ivaí, Rio Paraná e Córrego do Veado, diminuindo/eliminando, contaminação dos rios e lençóis freáticos por meio efluentes residenciais e comerciais. Ademais o município firmou um Termo de Compromisso em parceria com a SANEPAR, para a execução dessa obra.  Assim, a abertura do processo licitatório é essencial para resolver os problemas de esgotamento sanitário do Distrito, com o intuito de melhorar a questão de saúde pública e reduzir os impactos ambientais</w:t>
      </w:r>
      <w:r w:rsidR="008D5FB3">
        <w:rPr>
          <w:rFonts w:ascii="Arial" w:hAnsi="Arial" w:cs="Arial"/>
        </w:rPr>
        <w:t>, bem como reduzir os riscos de comprometimento da balneabilidade em alta temporada</w:t>
      </w:r>
      <w:r w:rsidR="009E2712" w:rsidRPr="009E2712">
        <w:rPr>
          <w:rFonts w:ascii="Arial" w:hAnsi="Arial" w:cs="Arial"/>
        </w:rPr>
        <w:t xml:space="preserve">. Dessa forma, acreditamos ser de vital importância para toda população </w:t>
      </w:r>
      <w:r>
        <w:rPr>
          <w:rFonts w:ascii="Arial" w:hAnsi="Arial" w:cs="Arial"/>
        </w:rPr>
        <w:t>i</w:t>
      </w:r>
      <w:r w:rsidR="009E2712" w:rsidRPr="009E2712">
        <w:rPr>
          <w:rFonts w:ascii="Arial" w:hAnsi="Arial" w:cs="Arial"/>
        </w:rPr>
        <w:t xml:space="preserve">caraimense, pois contemplará ações de promoção </w:t>
      </w:r>
      <w:r>
        <w:rPr>
          <w:rFonts w:ascii="Arial" w:hAnsi="Arial" w:cs="Arial"/>
        </w:rPr>
        <w:t>na melhora da saúde pública</w:t>
      </w:r>
      <w:r w:rsidR="009E2712" w:rsidRPr="009E2712">
        <w:rPr>
          <w:rFonts w:ascii="Arial" w:hAnsi="Arial" w:cs="Arial"/>
        </w:rPr>
        <w:t xml:space="preserve"> e melhora na qualidade de vida</w:t>
      </w:r>
      <w:r w:rsidR="00817BCC" w:rsidRPr="009E2712">
        <w:rPr>
          <w:rFonts w:ascii="Arial" w:hAnsi="Arial" w:cs="Arial"/>
        </w:rPr>
        <w:t>.</w:t>
      </w:r>
    </w:p>
    <w:p w14:paraId="30CD6116" w14:textId="77777777" w:rsidR="00D3521F" w:rsidRPr="00D3521F" w:rsidRDefault="00D3521F" w:rsidP="00D3521F">
      <w:pPr>
        <w:pStyle w:val="PargrafodaLista"/>
        <w:rPr>
          <w:rFonts w:ascii="Arial" w:eastAsia="Calibri" w:hAnsi="Arial" w:cs="Arial"/>
          <w:b/>
          <w:bCs/>
        </w:rPr>
      </w:pPr>
    </w:p>
    <w:p w14:paraId="4B3AEEB6" w14:textId="77777777" w:rsidR="00E022E7" w:rsidRPr="00D3521F" w:rsidRDefault="00E022E7" w:rsidP="00693796">
      <w:pPr>
        <w:pStyle w:val="PargrafodaLista"/>
        <w:numPr>
          <w:ilvl w:val="1"/>
          <w:numId w:val="39"/>
        </w:numPr>
        <w:spacing w:before="60" w:after="60"/>
        <w:contextualSpacing w:val="0"/>
        <w:jc w:val="both"/>
        <w:rPr>
          <w:rFonts w:ascii="Arial" w:eastAsia="Calibri" w:hAnsi="Arial" w:cs="Arial"/>
          <w:b/>
          <w:bCs/>
        </w:rPr>
      </w:pPr>
      <w:r w:rsidRPr="00817BCC">
        <w:rPr>
          <w:rFonts w:ascii="Arial" w:hAnsi="Arial" w:cs="Arial"/>
          <w:b/>
          <w:bCs/>
        </w:rPr>
        <w:t>No momento a administração do Município não possui Plano de Contratações Anual, o qual possui previsão de ser elaborado em oportunidade próxima.</w:t>
      </w:r>
    </w:p>
    <w:p w14:paraId="0BD0116C" w14:textId="77777777" w:rsidR="00D3521F" w:rsidRPr="00817BCC" w:rsidRDefault="00D3521F" w:rsidP="00D3521F">
      <w:pPr>
        <w:pStyle w:val="PargrafodaLista"/>
        <w:spacing w:before="60" w:after="60"/>
        <w:ind w:left="567"/>
        <w:contextualSpacing w:val="0"/>
        <w:jc w:val="both"/>
        <w:rPr>
          <w:rFonts w:ascii="Arial" w:eastAsia="Calibri" w:hAnsi="Arial" w:cs="Arial"/>
          <w:b/>
          <w:bCs/>
        </w:rPr>
      </w:pPr>
    </w:p>
    <w:p w14:paraId="2EE4A8B1" w14:textId="77777777" w:rsidR="00E022E7" w:rsidRPr="00067F3F" w:rsidRDefault="00E022E7" w:rsidP="00E022E7">
      <w:pPr>
        <w:pStyle w:val="PargrafodaLista"/>
        <w:numPr>
          <w:ilvl w:val="0"/>
          <w:numId w:val="39"/>
        </w:numPr>
        <w:shd w:val="clear" w:color="auto" w:fill="EEECE1" w:themeFill="background2"/>
        <w:spacing w:before="240" w:after="120"/>
        <w:contextualSpacing w:val="0"/>
        <w:jc w:val="both"/>
        <w:rPr>
          <w:rFonts w:ascii="Arial" w:eastAsia="Calibri" w:hAnsi="Arial" w:cs="Arial"/>
          <w:b/>
          <w:bCs/>
        </w:rPr>
      </w:pPr>
      <w:r w:rsidRPr="00067F3F">
        <w:rPr>
          <w:rFonts w:ascii="Arial" w:eastAsia="Calibri" w:hAnsi="Arial" w:cs="Arial"/>
          <w:b/>
          <w:bCs/>
        </w:rPr>
        <w:t xml:space="preserve">QUANTIDADE DE </w:t>
      </w:r>
      <w:r w:rsidR="001A72E9">
        <w:rPr>
          <w:rFonts w:ascii="Arial" w:eastAsia="Calibri" w:hAnsi="Arial" w:cs="Arial"/>
          <w:b/>
          <w:bCs/>
        </w:rPr>
        <w:t>MATERIAL/SERVIÇOS</w:t>
      </w:r>
      <w:r w:rsidRPr="00067F3F">
        <w:rPr>
          <w:rFonts w:ascii="Arial" w:eastAsia="Calibri" w:hAnsi="Arial" w:cs="Arial"/>
          <w:b/>
          <w:bCs/>
        </w:rPr>
        <w:t xml:space="preserve"> A SER </w:t>
      </w:r>
      <w:r w:rsidR="001A72E9">
        <w:rPr>
          <w:rFonts w:ascii="Arial" w:eastAsia="Calibri" w:hAnsi="Arial" w:cs="Arial"/>
          <w:b/>
          <w:bCs/>
        </w:rPr>
        <w:t>CONTRATADO</w:t>
      </w:r>
      <w:r w:rsidRPr="00067F3F">
        <w:rPr>
          <w:rFonts w:ascii="Arial" w:eastAsia="Calibri" w:hAnsi="Arial" w:cs="Arial"/>
          <w:b/>
          <w:bCs/>
        </w:rPr>
        <w:t>.</w:t>
      </w:r>
    </w:p>
    <w:tbl>
      <w:tblPr>
        <w:tblStyle w:val="Tabelacomgrade"/>
        <w:tblW w:w="5000" w:type="pct"/>
        <w:tblLook w:val="04A0" w:firstRow="1" w:lastRow="0" w:firstColumn="1" w:lastColumn="0" w:noHBand="0" w:noVBand="1"/>
      </w:tblPr>
      <w:tblGrid>
        <w:gridCol w:w="736"/>
        <w:gridCol w:w="5214"/>
        <w:gridCol w:w="1542"/>
        <w:gridCol w:w="1570"/>
      </w:tblGrid>
      <w:tr w:rsidR="00E022E7" w:rsidRPr="00067F3F" w14:paraId="7A7E0B6E" w14:textId="77777777" w:rsidTr="00F93863">
        <w:tc>
          <w:tcPr>
            <w:tcW w:w="406" w:type="pct"/>
            <w:shd w:val="clear" w:color="auto" w:fill="EEECE1" w:themeFill="background2"/>
            <w:vAlign w:val="center"/>
          </w:tcPr>
          <w:p w14:paraId="15284959" w14:textId="77777777" w:rsidR="00E022E7" w:rsidRPr="00067F3F" w:rsidRDefault="00E022E7" w:rsidP="00BC2C22">
            <w:pPr>
              <w:spacing w:before="60" w:after="60"/>
              <w:jc w:val="center"/>
              <w:rPr>
                <w:rFonts w:ascii="Arial" w:eastAsia="Calibri" w:hAnsi="Arial" w:cs="Arial"/>
                <w:b/>
                <w:bCs/>
                <w:iCs/>
                <w:sz w:val="18"/>
                <w:szCs w:val="20"/>
              </w:rPr>
            </w:pPr>
            <w:r w:rsidRPr="00067F3F">
              <w:rPr>
                <w:rFonts w:ascii="Arial" w:eastAsia="Calibri" w:hAnsi="Arial" w:cs="Arial"/>
                <w:b/>
                <w:bCs/>
                <w:iCs/>
                <w:sz w:val="18"/>
                <w:szCs w:val="20"/>
              </w:rPr>
              <w:t>Item</w:t>
            </w:r>
          </w:p>
        </w:tc>
        <w:tc>
          <w:tcPr>
            <w:tcW w:w="2877" w:type="pct"/>
            <w:shd w:val="clear" w:color="auto" w:fill="EEECE1" w:themeFill="background2"/>
            <w:vAlign w:val="center"/>
          </w:tcPr>
          <w:p w14:paraId="459293E7" w14:textId="77777777" w:rsidR="00E022E7" w:rsidRPr="00067F3F" w:rsidRDefault="00E022E7" w:rsidP="00BC2C22">
            <w:pPr>
              <w:spacing w:before="60" w:after="60"/>
              <w:jc w:val="center"/>
              <w:rPr>
                <w:rFonts w:ascii="Arial" w:eastAsia="Calibri" w:hAnsi="Arial" w:cs="Arial"/>
                <w:b/>
                <w:bCs/>
                <w:iCs/>
                <w:sz w:val="18"/>
                <w:szCs w:val="20"/>
              </w:rPr>
            </w:pPr>
            <w:r w:rsidRPr="00067F3F">
              <w:rPr>
                <w:rFonts w:ascii="Arial" w:eastAsia="Calibri" w:hAnsi="Arial" w:cs="Arial"/>
                <w:b/>
                <w:bCs/>
                <w:iCs/>
                <w:sz w:val="18"/>
                <w:szCs w:val="20"/>
              </w:rPr>
              <w:t>Descrição</w:t>
            </w:r>
          </w:p>
        </w:tc>
        <w:tc>
          <w:tcPr>
            <w:tcW w:w="851" w:type="pct"/>
            <w:shd w:val="clear" w:color="auto" w:fill="EEECE1" w:themeFill="background2"/>
            <w:vAlign w:val="center"/>
          </w:tcPr>
          <w:p w14:paraId="2340E414" w14:textId="77777777" w:rsidR="00E022E7" w:rsidRPr="00067F3F" w:rsidRDefault="00E022E7" w:rsidP="00BC2C22">
            <w:pPr>
              <w:spacing w:before="60" w:after="60"/>
              <w:jc w:val="center"/>
              <w:rPr>
                <w:rFonts w:ascii="Arial" w:eastAsia="Calibri" w:hAnsi="Arial" w:cs="Arial"/>
                <w:b/>
                <w:bCs/>
                <w:iCs/>
                <w:sz w:val="18"/>
                <w:szCs w:val="20"/>
              </w:rPr>
            </w:pPr>
            <w:r w:rsidRPr="00067F3F">
              <w:rPr>
                <w:rFonts w:ascii="Arial" w:eastAsia="Calibri" w:hAnsi="Arial" w:cs="Arial"/>
                <w:b/>
                <w:bCs/>
                <w:iCs/>
                <w:sz w:val="18"/>
                <w:szCs w:val="20"/>
              </w:rPr>
              <w:t>Unidade de Fornecimento</w:t>
            </w:r>
          </w:p>
        </w:tc>
        <w:tc>
          <w:tcPr>
            <w:tcW w:w="867" w:type="pct"/>
            <w:shd w:val="clear" w:color="auto" w:fill="EEECE1" w:themeFill="background2"/>
            <w:vAlign w:val="center"/>
          </w:tcPr>
          <w:p w14:paraId="0B7AA0F8" w14:textId="77777777" w:rsidR="00E022E7" w:rsidRPr="00067F3F" w:rsidRDefault="00E022E7" w:rsidP="00BC2C22">
            <w:pPr>
              <w:spacing w:before="60" w:after="60"/>
              <w:jc w:val="center"/>
              <w:rPr>
                <w:rFonts w:ascii="Arial" w:eastAsia="Calibri" w:hAnsi="Arial" w:cs="Arial"/>
                <w:b/>
                <w:bCs/>
                <w:iCs/>
                <w:sz w:val="18"/>
                <w:szCs w:val="20"/>
              </w:rPr>
            </w:pPr>
            <w:r w:rsidRPr="00067F3F">
              <w:rPr>
                <w:rFonts w:ascii="Arial" w:eastAsia="Calibri" w:hAnsi="Arial" w:cs="Arial"/>
                <w:b/>
                <w:bCs/>
                <w:iCs/>
                <w:sz w:val="18"/>
                <w:szCs w:val="20"/>
              </w:rPr>
              <w:t>Quantidade Total</w:t>
            </w:r>
          </w:p>
        </w:tc>
      </w:tr>
      <w:tr w:rsidR="00F93863" w:rsidRPr="00067F3F" w14:paraId="623C14D5" w14:textId="77777777" w:rsidTr="002333A6">
        <w:tc>
          <w:tcPr>
            <w:tcW w:w="406" w:type="pct"/>
            <w:vAlign w:val="center"/>
          </w:tcPr>
          <w:p w14:paraId="508963C9" w14:textId="77777777" w:rsidR="00F93863" w:rsidRPr="002333A6" w:rsidRDefault="00F93863" w:rsidP="00BC2C22">
            <w:pPr>
              <w:spacing w:before="60" w:after="60"/>
              <w:jc w:val="center"/>
              <w:rPr>
                <w:rFonts w:ascii="Arial" w:eastAsia="Calibri" w:hAnsi="Arial" w:cs="Arial"/>
                <w:bCs/>
                <w:iCs/>
              </w:rPr>
            </w:pPr>
            <w:r w:rsidRPr="002333A6">
              <w:rPr>
                <w:rFonts w:ascii="Arial" w:eastAsia="Calibri" w:hAnsi="Arial" w:cs="Arial"/>
                <w:bCs/>
                <w:iCs/>
              </w:rPr>
              <w:t>01</w:t>
            </w:r>
          </w:p>
        </w:tc>
        <w:tc>
          <w:tcPr>
            <w:tcW w:w="4594" w:type="pct"/>
            <w:gridSpan w:val="3"/>
            <w:shd w:val="clear" w:color="auto" w:fill="auto"/>
            <w:vAlign w:val="center"/>
          </w:tcPr>
          <w:p w14:paraId="41C5F45B" w14:textId="1B75527B" w:rsidR="00F93863" w:rsidRPr="002333A6" w:rsidRDefault="00190C59" w:rsidP="00190C59">
            <w:pPr>
              <w:spacing w:before="60" w:after="60"/>
              <w:jc w:val="both"/>
              <w:rPr>
                <w:rFonts w:ascii="Arial" w:eastAsia="Calibri" w:hAnsi="Arial" w:cs="Arial"/>
                <w:bCs/>
                <w:iCs/>
              </w:rPr>
            </w:pPr>
            <w:r w:rsidRPr="00190C59">
              <w:rPr>
                <w:rFonts w:ascii="Arial" w:hAnsi="Arial" w:cs="Arial"/>
              </w:rPr>
              <w:t>Estação elevatória de Esgoto, 2.837,18 metros de Rede coletora de Esgoto, 134 Ligações Prediais de esgoto, 447,47 metros de linha de recalque e obras elétricas</w:t>
            </w:r>
            <w:r w:rsidR="00F93863" w:rsidRPr="002333A6">
              <w:rPr>
                <w:rFonts w:ascii="Arial" w:hAnsi="Arial" w:cs="Arial"/>
              </w:rPr>
              <w:t>.</w:t>
            </w:r>
          </w:p>
        </w:tc>
      </w:tr>
    </w:tbl>
    <w:p w14:paraId="35F81E0D" w14:textId="77777777" w:rsidR="00E022E7" w:rsidRPr="00067F3F" w:rsidRDefault="00E022E7" w:rsidP="00E022E7">
      <w:pPr>
        <w:pStyle w:val="PargrafodaLista"/>
        <w:numPr>
          <w:ilvl w:val="0"/>
          <w:numId w:val="39"/>
        </w:numPr>
        <w:shd w:val="clear" w:color="auto" w:fill="EEECE1" w:themeFill="background2"/>
        <w:spacing w:before="240" w:after="120"/>
        <w:contextualSpacing w:val="0"/>
        <w:jc w:val="both"/>
        <w:rPr>
          <w:rFonts w:ascii="Arial" w:eastAsia="Calibri" w:hAnsi="Arial" w:cs="Arial"/>
          <w:b/>
          <w:bCs/>
        </w:rPr>
      </w:pPr>
      <w:r w:rsidRPr="00067F3F">
        <w:rPr>
          <w:rFonts w:ascii="Arial" w:eastAsia="Calibri" w:hAnsi="Arial" w:cs="Arial"/>
          <w:b/>
          <w:bCs/>
        </w:rPr>
        <w:t>VIGENCIA CONTRATUAL</w:t>
      </w:r>
    </w:p>
    <w:p w14:paraId="0AA59711" w14:textId="19DE7B47" w:rsidR="00E022E7" w:rsidRPr="00B313AD" w:rsidRDefault="00E022E7" w:rsidP="00B313AD">
      <w:pPr>
        <w:pStyle w:val="PargrafodaLista"/>
        <w:numPr>
          <w:ilvl w:val="1"/>
          <w:numId w:val="39"/>
        </w:numPr>
        <w:spacing w:before="60" w:after="60"/>
        <w:jc w:val="both"/>
        <w:rPr>
          <w:rFonts w:ascii="Arial" w:eastAsia="Calibri" w:hAnsi="Arial" w:cs="Arial"/>
          <w:bCs/>
        </w:rPr>
      </w:pPr>
      <w:r w:rsidRPr="00067F3F">
        <w:rPr>
          <w:rFonts w:ascii="Arial" w:eastAsia="Calibri" w:hAnsi="Arial" w:cs="Arial"/>
          <w:bCs/>
        </w:rPr>
        <w:lastRenderedPageBreak/>
        <w:t xml:space="preserve">O prazo de vigência do presente contrato deverá ser de </w:t>
      </w:r>
      <w:r w:rsidR="00A501A4">
        <w:rPr>
          <w:rFonts w:ascii="Arial" w:eastAsia="Calibri" w:hAnsi="Arial" w:cs="Arial"/>
          <w:bCs/>
        </w:rPr>
        <w:t>420</w:t>
      </w:r>
      <w:r w:rsidR="006A4DD5">
        <w:rPr>
          <w:rFonts w:ascii="Arial" w:eastAsia="Calibri" w:hAnsi="Arial" w:cs="Arial"/>
          <w:bCs/>
        </w:rPr>
        <w:t xml:space="preserve"> (</w:t>
      </w:r>
      <w:r w:rsidR="00A501A4">
        <w:rPr>
          <w:rFonts w:ascii="Arial" w:eastAsia="Calibri" w:hAnsi="Arial" w:cs="Arial"/>
          <w:bCs/>
        </w:rPr>
        <w:t>quatrocentos e vinte</w:t>
      </w:r>
      <w:r w:rsidR="006A4DD5">
        <w:rPr>
          <w:rFonts w:ascii="Arial" w:eastAsia="Calibri" w:hAnsi="Arial" w:cs="Arial"/>
          <w:bCs/>
        </w:rPr>
        <w:t xml:space="preserve">) dias. O prazo de vigência será </w:t>
      </w:r>
      <w:r w:rsidR="00F93863">
        <w:rPr>
          <w:rFonts w:ascii="Arial" w:eastAsia="Calibri" w:hAnsi="Arial" w:cs="Arial"/>
          <w:bCs/>
        </w:rPr>
        <w:t xml:space="preserve">automaticamente </w:t>
      </w:r>
      <w:r w:rsidR="00F93863" w:rsidRPr="00067F3F">
        <w:rPr>
          <w:rFonts w:ascii="Arial" w:eastAsia="Calibri" w:hAnsi="Arial" w:cs="Arial"/>
          <w:bCs/>
        </w:rPr>
        <w:t>prorrogado</w:t>
      </w:r>
      <w:r w:rsidR="006A4DD5">
        <w:rPr>
          <w:rFonts w:ascii="Arial" w:eastAsia="Calibri" w:hAnsi="Arial" w:cs="Arial"/>
          <w:bCs/>
        </w:rPr>
        <w:t xml:space="preserve"> quando seu </w:t>
      </w:r>
      <w:r w:rsidR="00B313AD">
        <w:rPr>
          <w:rFonts w:ascii="Arial" w:eastAsia="Calibri" w:hAnsi="Arial" w:cs="Arial"/>
          <w:bCs/>
        </w:rPr>
        <w:t>objeto</w:t>
      </w:r>
      <w:r w:rsidR="00B313AD" w:rsidRPr="00B313AD">
        <w:t xml:space="preserve"> </w:t>
      </w:r>
      <w:r w:rsidR="00B313AD" w:rsidRPr="00B313AD">
        <w:rPr>
          <w:rFonts w:ascii="Arial" w:eastAsia="Calibri" w:hAnsi="Arial" w:cs="Arial"/>
          <w:bCs/>
        </w:rPr>
        <w:t>não for</w:t>
      </w:r>
      <w:r w:rsidR="00B313AD">
        <w:rPr>
          <w:rFonts w:ascii="Arial" w:eastAsia="Calibri" w:hAnsi="Arial" w:cs="Arial"/>
          <w:bCs/>
        </w:rPr>
        <w:t xml:space="preserve"> </w:t>
      </w:r>
      <w:r w:rsidR="00B313AD" w:rsidRPr="00B313AD">
        <w:rPr>
          <w:rFonts w:ascii="Arial" w:eastAsia="Calibri" w:hAnsi="Arial" w:cs="Arial"/>
          <w:bCs/>
        </w:rPr>
        <w:t>concluído no prazo firmado no contrato.</w:t>
      </w:r>
    </w:p>
    <w:p w14:paraId="61A217EB" w14:textId="77777777" w:rsidR="00B313AD" w:rsidRPr="00067F3F" w:rsidRDefault="00B313AD" w:rsidP="00B313AD">
      <w:pPr>
        <w:pStyle w:val="PargrafodaLista"/>
        <w:spacing w:before="60" w:after="60"/>
        <w:ind w:left="567"/>
        <w:contextualSpacing w:val="0"/>
        <w:jc w:val="both"/>
        <w:rPr>
          <w:rFonts w:ascii="Arial" w:eastAsia="Calibri" w:hAnsi="Arial" w:cs="Arial"/>
          <w:bCs/>
        </w:rPr>
      </w:pPr>
    </w:p>
    <w:p w14:paraId="0DA11F73" w14:textId="77777777" w:rsidR="00E022E7" w:rsidRPr="00067F3F" w:rsidRDefault="00E022E7" w:rsidP="00E022E7">
      <w:pPr>
        <w:pStyle w:val="PargrafodaLista"/>
        <w:numPr>
          <w:ilvl w:val="0"/>
          <w:numId w:val="39"/>
        </w:numPr>
        <w:shd w:val="clear" w:color="auto" w:fill="D9D9D9" w:themeFill="background1" w:themeFillShade="D9"/>
        <w:spacing w:before="60" w:after="60"/>
        <w:contextualSpacing w:val="0"/>
        <w:jc w:val="both"/>
        <w:rPr>
          <w:rFonts w:ascii="Arial" w:eastAsia="Calibri" w:hAnsi="Arial" w:cs="Arial"/>
          <w:b/>
        </w:rPr>
      </w:pPr>
      <w:r w:rsidRPr="00067F3F">
        <w:rPr>
          <w:rFonts w:ascii="Arial" w:eastAsia="Calibri" w:hAnsi="Arial" w:cs="Arial"/>
          <w:b/>
        </w:rPr>
        <w:t>REQUISITOS DA CONTRATAÇÃO</w:t>
      </w:r>
    </w:p>
    <w:p w14:paraId="04E36DB2" w14:textId="77777777" w:rsidR="00950D2C" w:rsidRDefault="00950D2C" w:rsidP="00F93863">
      <w:pPr>
        <w:pStyle w:val="PargrafodaLista"/>
        <w:ind w:left="567"/>
        <w:contextualSpacing w:val="0"/>
        <w:jc w:val="both"/>
        <w:rPr>
          <w:rFonts w:ascii="Arial" w:hAnsi="Arial" w:cs="Arial"/>
        </w:rPr>
      </w:pPr>
    </w:p>
    <w:p w14:paraId="7940420F" w14:textId="5F7BD934" w:rsidR="00F93863" w:rsidRDefault="00D1655F" w:rsidP="00F93863">
      <w:pPr>
        <w:pStyle w:val="PargrafodaLista"/>
        <w:ind w:left="567"/>
        <w:contextualSpacing w:val="0"/>
        <w:jc w:val="both"/>
        <w:rPr>
          <w:rFonts w:ascii="Arial" w:hAnsi="Arial" w:cs="Arial"/>
        </w:rPr>
      </w:pPr>
      <w:r>
        <w:rPr>
          <w:rFonts w:ascii="Arial" w:hAnsi="Arial" w:cs="Arial"/>
        </w:rPr>
        <w:tab/>
      </w:r>
      <w:r>
        <w:rPr>
          <w:rFonts w:ascii="Arial" w:hAnsi="Arial" w:cs="Arial"/>
        </w:rPr>
        <w:tab/>
      </w:r>
      <w:r w:rsidR="00C61860" w:rsidRPr="00F93863">
        <w:rPr>
          <w:rFonts w:ascii="Arial" w:hAnsi="Arial" w:cs="Arial"/>
        </w:rPr>
        <w:t xml:space="preserve">Todos os requisitos constam no Memorial Descritivo, parte integrante deste documento. O objeto a ser licitado, pelas suas características e com base nas justificativas acima mencionadas, se dará por meio de licitação, na modalidade de Concorrência Pública, menor preço global, executada pelo regime </w:t>
      </w:r>
      <w:r w:rsidR="002C4001">
        <w:rPr>
          <w:rFonts w:ascii="Arial" w:hAnsi="Arial" w:cs="Arial"/>
        </w:rPr>
        <w:t>de contratação semi-integrada</w:t>
      </w:r>
      <w:r w:rsidR="00C61860" w:rsidRPr="00F93863">
        <w:rPr>
          <w:rFonts w:ascii="Arial" w:hAnsi="Arial" w:cs="Arial"/>
        </w:rPr>
        <w:t>, onde estará se empenhando para oferecer serviços em conformidade com projetos, memoriais e termo de referência</w:t>
      </w:r>
      <w:r w:rsidR="00F93863">
        <w:rPr>
          <w:rFonts w:ascii="Arial" w:hAnsi="Arial" w:cs="Arial"/>
        </w:rPr>
        <w:t>.</w:t>
      </w:r>
    </w:p>
    <w:p w14:paraId="31333E00" w14:textId="08503F9D" w:rsidR="00F93863" w:rsidRDefault="00D1655F" w:rsidP="00F93863">
      <w:pPr>
        <w:pStyle w:val="PargrafodaLista"/>
        <w:spacing w:after="60"/>
        <w:ind w:left="567"/>
        <w:contextualSpacing w:val="0"/>
        <w:jc w:val="both"/>
        <w:rPr>
          <w:rFonts w:ascii="Arial" w:hAnsi="Arial" w:cs="Arial"/>
        </w:rPr>
      </w:pPr>
      <w:r>
        <w:rPr>
          <w:rFonts w:ascii="Arial" w:hAnsi="Arial" w:cs="Arial"/>
        </w:rPr>
        <w:tab/>
      </w:r>
      <w:r>
        <w:rPr>
          <w:rFonts w:ascii="Arial" w:hAnsi="Arial" w:cs="Arial"/>
        </w:rPr>
        <w:tab/>
      </w:r>
      <w:r w:rsidR="00C61860" w:rsidRPr="00F93863">
        <w:rPr>
          <w:rFonts w:ascii="Arial" w:hAnsi="Arial" w:cs="Arial"/>
        </w:rPr>
        <w:t xml:space="preserve">Os serviços serão prestados por empresa especializada, devidamente regulamentada e autorizada pelos órgãos competentes, em conformidade pela legislação vigente e padrões de sustentabilidade exigidos nesse instrumento e no Projeto Básico. </w:t>
      </w:r>
    </w:p>
    <w:p w14:paraId="15DE45EB" w14:textId="43A9BBD3" w:rsidR="00F93863" w:rsidRDefault="00D1655F" w:rsidP="00F93863">
      <w:pPr>
        <w:pStyle w:val="PargrafodaLista"/>
        <w:spacing w:before="60"/>
        <w:ind w:left="567"/>
        <w:contextualSpacing w:val="0"/>
        <w:jc w:val="both"/>
      </w:pPr>
      <w:r>
        <w:rPr>
          <w:rFonts w:ascii="Arial" w:hAnsi="Arial" w:cs="Arial"/>
        </w:rPr>
        <w:tab/>
      </w:r>
      <w:r>
        <w:rPr>
          <w:rFonts w:ascii="Arial" w:hAnsi="Arial" w:cs="Arial"/>
        </w:rPr>
        <w:tab/>
      </w:r>
      <w:r w:rsidR="00C61860" w:rsidRPr="00F93863">
        <w:rPr>
          <w:rFonts w:ascii="Arial" w:hAnsi="Arial" w:cs="Arial"/>
        </w:rPr>
        <w:t>A prestação dos serviços de engenharia não gera vínculo empregatício entre os empregados</w:t>
      </w:r>
      <w:r w:rsidR="00C61860">
        <w:t xml:space="preserve"> </w:t>
      </w:r>
      <w:r w:rsidR="00C61860" w:rsidRPr="00F93863">
        <w:rPr>
          <w:rFonts w:ascii="Arial" w:hAnsi="Arial" w:cs="Arial"/>
        </w:rPr>
        <w:t>da contratada e a administração pública, vedando-se qualquer relação entre eles que caracterize pessoalidade e subordinação direta</w:t>
      </w:r>
      <w:r w:rsidR="00C61860">
        <w:t>.</w:t>
      </w:r>
      <w:r w:rsidR="00F93863" w:rsidRPr="00F93863">
        <w:t xml:space="preserve"> </w:t>
      </w:r>
    </w:p>
    <w:p w14:paraId="0B2CF987" w14:textId="465723AC" w:rsidR="00D53CA7" w:rsidRDefault="00D1655F" w:rsidP="00D53CA7">
      <w:pPr>
        <w:pStyle w:val="PargrafodaLista"/>
        <w:ind w:left="567"/>
        <w:contextualSpacing w:val="0"/>
        <w:jc w:val="both"/>
        <w:rPr>
          <w:rFonts w:ascii="Arial" w:hAnsi="Arial" w:cs="Arial"/>
        </w:rPr>
      </w:pPr>
      <w:r>
        <w:rPr>
          <w:rFonts w:ascii="Arial" w:hAnsi="Arial" w:cs="Arial"/>
        </w:rPr>
        <w:tab/>
      </w:r>
      <w:r>
        <w:rPr>
          <w:rFonts w:ascii="Arial" w:hAnsi="Arial" w:cs="Arial"/>
        </w:rPr>
        <w:tab/>
      </w:r>
      <w:r w:rsidR="00F93863" w:rsidRPr="00F93863">
        <w:rPr>
          <w:rFonts w:ascii="Arial" w:hAnsi="Arial" w:cs="Arial"/>
        </w:rPr>
        <w:t>É de responsabilidade da CONTRATADA, o fornecimento de todos os materiais</w:t>
      </w:r>
      <w:r w:rsidR="002C4001">
        <w:rPr>
          <w:rFonts w:ascii="Arial" w:hAnsi="Arial" w:cs="Arial"/>
        </w:rPr>
        <w:t xml:space="preserve"> (exceto os materiais a serem fornecidos pela SANEPAR)</w:t>
      </w:r>
      <w:r w:rsidR="00F93863" w:rsidRPr="00F93863">
        <w:rPr>
          <w:rFonts w:ascii="Arial" w:hAnsi="Arial" w:cs="Arial"/>
        </w:rPr>
        <w:t xml:space="preserve">, equipamentos e mão de obra de primeira linha necessária ao cumprimento integral do objeto da licitação, baseando-se nos projetos básicos fornecidos e nos demais projetos a serem elaborados bem como nos respectivos memoriais descritivos, responsabilizando-se pelo atendimento a todos os dispositivos legais vigentes, bem como pelo cumprimento de normas técnicas da ABNT e demais pertinentes, normas de segurança, pagamento de encargos, taxas, emolumentos, etc, e por todos os danos causados às obras e ou serviços, bem como a terceiros, reparando, consertando, substituindo, ressarcindo, etc, os seus respectivos proprietários. </w:t>
      </w:r>
    </w:p>
    <w:p w14:paraId="576D6983" w14:textId="4A9A2709" w:rsidR="00D53CA7" w:rsidRDefault="00D1655F" w:rsidP="00D53CA7">
      <w:pPr>
        <w:pStyle w:val="PargrafodaLista"/>
        <w:spacing w:before="60"/>
        <w:ind w:left="567"/>
        <w:contextualSpacing w:val="0"/>
        <w:jc w:val="both"/>
        <w:rPr>
          <w:rFonts w:ascii="Arial" w:hAnsi="Arial" w:cs="Arial"/>
        </w:rPr>
      </w:pPr>
      <w:r>
        <w:rPr>
          <w:rFonts w:ascii="Arial" w:hAnsi="Arial" w:cs="Arial"/>
        </w:rPr>
        <w:tab/>
      </w:r>
      <w:r>
        <w:rPr>
          <w:rFonts w:ascii="Arial" w:hAnsi="Arial" w:cs="Arial"/>
        </w:rPr>
        <w:tab/>
      </w:r>
      <w:r w:rsidR="00F93863" w:rsidRPr="00F93863">
        <w:rPr>
          <w:rFonts w:ascii="Arial" w:hAnsi="Arial" w:cs="Arial"/>
        </w:rPr>
        <w:t xml:space="preserve">Quando houver dúvidas nos projetos, nas especificações e/ou no memorial descritivo, deverão ser consultados a FISCALIZAÇÃO e o engenheiro projetista para as definições. </w:t>
      </w:r>
    </w:p>
    <w:p w14:paraId="1B75ACA5" w14:textId="2574DFAD" w:rsidR="00D53CA7" w:rsidRDefault="00D1655F" w:rsidP="00D53CA7">
      <w:pPr>
        <w:pStyle w:val="PargrafodaLista"/>
        <w:ind w:left="567"/>
        <w:contextualSpacing w:val="0"/>
        <w:jc w:val="both"/>
        <w:rPr>
          <w:rFonts w:ascii="Arial" w:hAnsi="Arial" w:cs="Arial"/>
        </w:rPr>
      </w:pPr>
      <w:r>
        <w:rPr>
          <w:rFonts w:ascii="Arial" w:hAnsi="Arial" w:cs="Arial"/>
        </w:rPr>
        <w:tab/>
      </w:r>
      <w:r>
        <w:rPr>
          <w:rFonts w:ascii="Arial" w:hAnsi="Arial" w:cs="Arial"/>
        </w:rPr>
        <w:tab/>
      </w:r>
      <w:r w:rsidR="00F93863" w:rsidRPr="00F93863">
        <w:rPr>
          <w:rFonts w:ascii="Arial" w:hAnsi="Arial" w:cs="Arial"/>
        </w:rPr>
        <w:t xml:space="preserve">O presente documento estabelece as condições técnicas a serem obedecidas na execução dos serviços acima citados, fixando os parâmetros mínimos a serem atendidos para materiais e serviços, e constituirão parte integrante dos contratos. </w:t>
      </w:r>
    </w:p>
    <w:p w14:paraId="0C6CF88E" w14:textId="5DD197D3" w:rsidR="00D53CA7" w:rsidRDefault="00D1655F" w:rsidP="008512E1">
      <w:pPr>
        <w:pStyle w:val="PargrafodaLista"/>
        <w:ind w:left="567"/>
        <w:contextualSpacing w:val="0"/>
        <w:jc w:val="both"/>
        <w:rPr>
          <w:rFonts w:ascii="Arial" w:hAnsi="Arial" w:cs="Arial"/>
        </w:rPr>
      </w:pPr>
      <w:r>
        <w:rPr>
          <w:rFonts w:ascii="Arial" w:hAnsi="Arial" w:cs="Arial"/>
        </w:rPr>
        <w:tab/>
      </w:r>
      <w:r>
        <w:rPr>
          <w:rFonts w:ascii="Arial" w:hAnsi="Arial" w:cs="Arial"/>
        </w:rPr>
        <w:tab/>
      </w:r>
      <w:r w:rsidR="00F93863" w:rsidRPr="00F93863">
        <w:rPr>
          <w:rFonts w:ascii="Arial" w:hAnsi="Arial" w:cs="Arial"/>
        </w:rPr>
        <w:t xml:space="preserve">Todos os serviços deverão ser executados rigorosamente em consonância com os projetos básicos fornecidos, com os demais projetos e ou detalhes a serem elaborados e ou modificações pela CONTRATADA, com as prescrições contidas no presente memorial, com as normas técnicas da ABNT, legislações Federal, Estadual, Municipal e outras pertinentes. </w:t>
      </w:r>
    </w:p>
    <w:p w14:paraId="4B88256B" w14:textId="5139E07A" w:rsidR="00D53CA7" w:rsidRDefault="00D1655F" w:rsidP="00C61860">
      <w:pPr>
        <w:pStyle w:val="PargrafodaLista"/>
        <w:spacing w:before="60" w:after="60"/>
        <w:ind w:left="567"/>
        <w:contextualSpacing w:val="0"/>
        <w:jc w:val="both"/>
        <w:rPr>
          <w:rFonts w:ascii="Arial" w:hAnsi="Arial" w:cs="Arial"/>
        </w:rPr>
      </w:pPr>
      <w:r>
        <w:rPr>
          <w:rFonts w:ascii="Arial" w:hAnsi="Arial" w:cs="Arial"/>
        </w:rPr>
        <w:tab/>
      </w:r>
      <w:r>
        <w:rPr>
          <w:rFonts w:ascii="Arial" w:hAnsi="Arial" w:cs="Arial"/>
        </w:rPr>
        <w:tab/>
      </w:r>
      <w:r w:rsidR="00F93863" w:rsidRPr="00F93863">
        <w:rPr>
          <w:rFonts w:ascii="Arial" w:hAnsi="Arial" w:cs="Arial"/>
        </w:rPr>
        <w:t xml:space="preserve">Deverá ser exigido além dos documentos de Regularidade Jurídica e Fiscal: Prova de registro no Conselho Regional de Engenharia e Agronomia - CREA, e ou no Conselho Regional de Arquitetura e Urbanismo – CAU, ou outro </w:t>
      </w:r>
      <w:r w:rsidR="00F93863" w:rsidRPr="00F93863">
        <w:rPr>
          <w:rFonts w:ascii="Arial" w:hAnsi="Arial" w:cs="Arial"/>
        </w:rPr>
        <w:lastRenderedPageBreak/>
        <w:t xml:space="preserve">Conselho Profissional ao qual os profissionais registrados nos mesmos possuam atribuições e capacidade técnica para executar os serviços exigidos na qualificação técnica do edital, da pessoa jurídica e da pessoa física, através da </w:t>
      </w:r>
      <w:r>
        <w:rPr>
          <w:rFonts w:ascii="Arial" w:hAnsi="Arial" w:cs="Arial"/>
        </w:rPr>
        <w:tab/>
      </w:r>
      <w:r>
        <w:rPr>
          <w:rFonts w:ascii="Arial" w:hAnsi="Arial" w:cs="Arial"/>
        </w:rPr>
        <w:tab/>
      </w:r>
      <w:r w:rsidR="00F93863" w:rsidRPr="00F93863">
        <w:rPr>
          <w:rFonts w:ascii="Arial" w:hAnsi="Arial" w:cs="Arial"/>
        </w:rPr>
        <w:t>Certidão de Registro de Pessoa Jurídica e Certidão de Registro de Pessoa Física, em plena validade. Atestado de visita, expedida pelo licitador.</w:t>
      </w:r>
    </w:p>
    <w:p w14:paraId="41105ECD" w14:textId="2B62F7C2" w:rsidR="00D53CA7" w:rsidRDefault="00D1655F" w:rsidP="00C61860">
      <w:pPr>
        <w:pStyle w:val="PargrafodaLista"/>
        <w:spacing w:before="60" w:after="60"/>
        <w:ind w:left="567"/>
        <w:contextualSpacing w:val="0"/>
        <w:jc w:val="both"/>
        <w:rPr>
          <w:rFonts w:ascii="Arial" w:hAnsi="Arial" w:cs="Arial"/>
        </w:rPr>
      </w:pPr>
      <w:r>
        <w:rPr>
          <w:rFonts w:ascii="Arial" w:hAnsi="Arial" w:cs="Arial"/>
        </w:rPr>
        <w:tab/>
      </w:r>
      <w:r>
        <w:rPr>
          <w:rFonts w:ascii="Arial" w:hAnsi="Arial" w:cs="Arial"/>
        </w:rPr>
        <w:tab/>
      </w:r>
      <w:r w:rsidR="00F93863" w:rsidRPr="00F93863">
        <w:rPr>
          <w:rFonts w:ascii="Arial" w:hAnsi="Arial" w:cs="Arial"/>
        </w:rPr>
        <w:t>É recomendado à proponente, quando da visita do local da(s) obras(s), que obtenham, por sua exclusiva responsabilidade, toda a informação necessária para o preparo de sua proposta.</w:t>
      </w:r>
    </w:p>
    <w:p w14:paraId="2C11ABA6" w14:textId="694C83DB" w:rsidR="00D53CA7" w:rsidRDefault="00D1655F" w:rsidP="00C61860">
      <w:pPr>
        <w:pStyle w:val="PargrafodaLista"/>
        <w:spacing w:before="60" w:after="60"/>
        <w:ind w:left="567"/>
        <w:contextualSpacing w:val="0"/>
        <w:jc w:val="both"/>
        <w:rPr>
          <w:rFonts w:ascii="Arial" w:hAnsi="Arial" w:cs="Arial"/>
        </w:rPr>
      </w:pPr>
      <w:r>
        <w:rPr>
          <w:rFonts w:ascii="Arial" w:hAnsi="Arial" w:cs="Arial"/>
        </w:rPr>
        <w:tab/>
      </w:r>
      <w:r>
        <w:rPr>
          <w:rFonts w:ascii="Arial" w:hAnsi="Arial" w:cs="Arial"/>
        </w:rPr>
        <w:tab/>
      </w:r>
      <w:r w:rsidR="00F93863" w:rsidRPr="00F93863">
        <w:rPr>
          <w:rFonts w:ascii="Arial" w:hAnsi="Arial" w:cs="Arial"/>
        </w:rPr>
        <w:t xml:space="preserve">Todos os custos associados com a visita ao local da(s) obra(s) serão custeados integralmente pela própria proponente. </w:t>
      </w:r>
    </w:p>
    <w:p w14:paraId="72D2629B" w14:textId="77777777" w:rsidR="00D1655F" w:rsidRDefault="00D1655F" w:rsidP="00D53CA7">
      <w:pPr>
        <w:pStyle w:val="PargrafodaLista"/>
        <w:spacing w:before="60"/>
        <w:ind w:left="567"/>
        <w:contextualSpacing w:val="0"/>
        <w:jc w:val="both"/>
        <w:rPr>
          <w:rFonts w:ascii="Arial" w:hAnsi="Arial" w:cs="Arial"/>
        </w:rPr>
      </w:pPr>
      <w:r>
        <w:rPr>
          <w:rFonts w:ascii="Arial" w:hAnsi="Arial" w:cs="Arial"/>
        </w:rPr>
        <w:tab/>
      </w:r>
      <w:r>
        <w:rPr>
          <w:rFonts w:ascii="Arial" w:hAnsi="Arial" w:cs="Arial"/>
        </w:rPr>
        <w:tab/>
      </w:r>
      <w:r w:rsidR="00F93863" w:rsidRPr="00F93863">
        <w:rPr>
          <w:rFonts w:ascii="Arial" w:hAnsi="Arial" w:cs="Arial"/>
        </w:rPr>
        <w:t>O atestado de visita poderá ser substituído por declaração firmada pelo responsável da empresa e por engenheiro devidamente qualificado, de que conhece o local e as condições da obra, responsabilizando-se pela mesma, independentemente de sua condição.</w:t>
      </w:r>
    </w:p>
    <w:p w14:paraId="19FACD20" w14:textId="50D3A568" w:rsidR="00D1655F" w:rsidRDefault="00D1655F" w:rsidP="00D53CA7">
      <w:pPr>
        <w:pStyle w:val="PargrafodaLista"/>
        <w:spacing w:before="60"/>
        <w:ind w:left="567"/>
        <w:contextualSpacing w:val="0"/>
        <w:jc w:val="both"/>
        <w:rPr>
          <w:rFonts w:ascii="Arial" w:hAnsi="Arial" w:cs="Arial"/>
        </w:rPr>
      </w:pPr>
      <w:r>
        <w:rPr>
          <w:rFonts w:ascii="Arial" w:hAnsi="Arial" w:cs="Arial"/>
        </w:rPr>
        <w:tab/>
      </w:r>
      <w:r>
        <w:rPr>
          <w:rFonts w:ascii="Arial" w:hAnsi="Arial" w:cs="Arial"/>
        </w:rPr>
        <w:tab/>
      </w:r>
      <w:r w:rsidR="00F93863" w:rsidRPr="00213CE2">
        <w:rPr>
          <w:rFonts w:ascii="Arial" w:hAnsi="Arial" w:cs="Arial"/>
        </w:rPr>
        <w:t>Atestado</w:t>
      </w:r>
      <w:r w:rsidRPr="00213CE2">
        <w:rPr>
          <w:rFonts w:ascii="Arial" w:hAnsi="Arial" w:cs="Arial"/>
        </w:rPr>
        <w:t xml:space="preserve"> </w:t>
      </w:r>
      <w:r w:rsidR="00F93863" w:rsidRPr="00213CE2">
        <w:rPr>
          <w:rFonts w:ascii="Arial" w:hAnsi="Arial" w:cs="Arial"/>
        </w:rPr>
        <w:t xml:space="preserve">de execução de obra de características semelhantes complexidade tecnológica e operacional equivalente ou superior, </w:t>
      </w:r>
      <w:r w:rsidRPr="00213CE2">
        <w:rPr>
          <w:rFonts w:ascii="Arial" w:hAnsi="Arial" w:cs="Arial"/>
        </w:rPr>
        <w:t xml:space="preserve">sendo permitido a somatória de atestados </w:t>
      </w:r>
      <w:r w:rsidR="00F93863" w:rsidRPr="00213CE2">
        <w:rPr>
          <w:rFonts w:ascii="Arial" w:hAnsi="Arial" w:cs="Arial"/>
        </w:rPr>
        <w:t xml:space="preserve">atendendo o seguinte item: </w:t>
      </w:r>
      <w:r w:rsidR="002C4001" w:rsidRPr="002C4001">
        <w:rPr>
          <w:rFonts w:ascii="Arial" w:hAnsi="Arial" w:cs="Arial"/>
          <w:b/>
        </w:rPr>
        <w:t>“Execução de estação elevatória de esgoto com vazão igual ou superior a 7,5 m³/h”.</w:t>
      </w:r>
    </w:p>
    <w:p w14:paraId="3CF2DC97" w14:textId="0ECB699E" w:rsidR="00D53CA7" w:rsidRDefault="00D1655F" w:rsidP="00D53CA7">
      <w:pPr>
        <w:pStyle w:val="PargrafodaLista"/>
        <w:spacing w:before="60"/>
        <w:ind w:left="567"/>
        <w:contextualSpacing w:val="0"/>
        <w:jc w:val="both"/>
        <w:rPr>
          <w:rFonts w:ascii="Arial" w:hAnsi="Arial" w:cs="Arial"/>
        </w:rPr>
      </w:pPr>
      <w:r>
        <w:rPr>
          <w:rFonts w:ascii="Arial" w:hAnsi="Arial" w:cs="Arial"/>
        </w:rPr>
        <w:tab/>
      </w:r>
      <w:r>
        <w:rPr>
          <w:rFonts w:ascii="Arial" w:hAnsi="Arial" w:cs="Arial"/>
        </w:rPr>
        <w:tab/>
      </w:r>
      <w:r w:rsidR="00F93863" w:rsidRPr="00F93863">
        <w:rPr>
          <w:rFonts w:ascii="Arial" w:hAnsi="Arial" w:cs="Arial"/>
        </w:rPr>
        <w:t xml:space="preserve">Os atestados e/ou declarações deverão ser comprovados através de “Certificado de Acervo Técnico Profissional ATP” do responsável(eis) técnico(os), emitido(s) pelo “Conselho Regional de Engenharia e Agronomia – CREA”, e ou pelo Conselho Regional de Arquitetura e Urbanismo – CAU. </w:t>
      </w:r>
    </w:p>
    <w:p w14:paraId="4C056C2A" w14:textId="7DEE3EE8" w:rsidR="00D53CA7" w:rsidRDefault="00D1655F" w:rsidP="00D53CA7">
      <w:pPr>
        <w:pStyle w:val="PargrafodaLista"/>
        <w:spacing w:before="60"/>
        <w:ind w:left="567"/>
        <w:contextualSpacing w:val="0"/>
        <w:jc w:val="both"/>
        <w:rPr>
          <w:rFonts w:ascii="Arial" w:hAnsi="Arial" w:cs="Arial"/>
        </w:rPr>
      </w:pPr>
      <w:r>
        <w:rPr>
          <w:rFonts w:ascii="Arial" w:hAnsi="Arial" w:cs="Arial"/>
        </w:rPr>
        <w:tab/>
      </w:r>
      <w:r>
        <w:rPr>
          <w:rFonts w:ascii="Arial" w:hAnsi="Arial" w:cs="Arial"/>
        </w:rPr>
        <w:tab/>
      </w:r>
      <w:r w:rsidR="00F93863" w:rsidRPr="00F93863">
        <w:rPr>
          <w:rFonts w:ascii="Arial" w:hAnsi="Arial" w:cs="Arial"/>
        </w:rPr>
        <w:t xml:space="preserve">Declaração de responsabilidade técnica indicando o responsável técnico pela execução da(s) obra(s) até o seu recebimento definitivo pelo Contratante. O mesmo não poderá ser substituído sem expressa autorização do Contratante. Comprovação de vínculo empregatício entre o responsável técnico, e a proponente, mediante registro em carteira de trabalho e ficha de registro da empresa, e ou contrato de prestação de serviços entre o profissional e a proponente. </w:t>
      </w:r>
    </w:p>
    <w:p w14:paraId="071362E6" w14:textId="5E53DB21" w:rsidR="00E022E7" w:rsidRDefault="00D1655F" w:rsidP="00C61860">
      <w:pPr>
        <w:pStyle w:val="PargrafodaLista"/>
        <w:spacing w:before="60" w:after="60"/>
        <w:ind w:left="567"/>
        <w:contextualSpacing w:val="0"/>
        <w:jc w:val="both"/>
        <w:rPr>
          <w:rFonts w:ascii="Arial" w:hAnsi="Arial" w:cs="Arial"/>
        </w:rPr>
      </w:pPr>
      <w:r>
        <w:rPr>
          <w:rFonts w:ascii="Arial" w:hAnsi="Arial" w:cs="Arial"/>
        </w:rPr>
        <w:tab/>
      </w:r>
      <w:r>
        <w:rPr>
          <w:rFonts w:ascii="Arial" w:hAnsi="Arial" w:cs="Arial"/>
        </w:rPr>
        <w:tab/>
      </w:r>
      <w:r w:rsidR="00F93863" w:rsidRPr="00F93863">
        <w:rPr>
          <w:rFonts w:ascii="Arial" w:hAnsi="Arial" w:cs="Arial"/>
        </w:rPr>
        <w:t>Para dirigente ou sócio de empresa, tal comprovação poderá ser feita através da cópia da ata da assembleia de sua investidura no cargo ou contrato social. Relação de disponibilidade de veículos, máquinas e equipamentos a serem disponibilizados para a execução da obra, constando o nome, número do RG, assinatura do responsável legal e nome e número do registro no CREA e assinatura do responsável técnico indicado, com declaração expressa de sua disponibilidade durante a execução, sobre pena de inabilitação.</w:t>
      </w:r>
    </w:p>
    <w:p w14:paraId="63845547" w14:textId="77777777" w:rsidR="00B313AD" w:rsidRPr="00F93863" w:rsidRDefault="00B313AD" w:rsidP="00C61860">
      <w:pPr>
        <w:pStyle w:val="PargrafodaLista"/>
        <w:spacing w:before="60" w:after="60"/>
        <w:ind w:left="567"/>
        <w:contextualSpacing w:val="0"/>
        <w:jc w:val="both"/>
        <w:rPr>
          <w:rFonts w:ascii="Arial" w:eastAsia="Calibri" w:hAnsi="Arial" w:cs="Arial"/>
          <w:bCs/>
        </w:rPr>
      </w:pPr>
    </w:p>
    <w:p w14:paraId="0DC5CAA7" w14:textId="77777777" w:rsidR="00E022E7" w:rsidRPr="00067F3F" w:rsidRDefault="00E022E7" w:rsidP="00E022E7">
      <w:pPr>
        <w:pStyle w:val="PargrafodaLista"/>
        <w:numPr>
          <w:ilvl w:val="0"/>
          <w:numId w:val="39"/>
        </w:numPr>
        <w:shd w:val="clear" w:color="auto" w:fill="D9D9D9" w:themeFill="background1" w:themeFillShade="D9"/>
        <w:spacing w:before="60" w:after="60"/>
        <w:contextualSpacing w:val="0"/>
        <w:jc w:val="both"/>
        <w:rPr>
          <w:rFonts w:ascii="Arial" w:eastAsia="Calibri" w:hAnsi="Arial" w:cs="Arial"/>
          <w:bCs/>
        </w:rPr>
      </w:pPr>
      <w:r w:rsidRPr="00067F3F">
        <w:rPr>
          <w:rFonts w:ascii="Arial" w:hAnsi="Arial" w:cs="Arial"/>
          <w:b/>
          <w:spacing w:val="-6"/>
        </w:rPr>
        <w:t>DA EXISTÊNCIA DE LICITAÇÃO ANTERIOR</w:t>
      </w:r>
    </w:p>
    <w:p w14:paraId="01FD6271" w14:textId="77777777" w:rsidR="00DC755A" w:rsidRPr="00DC755A" w:rsidRDefault="00DC755A" w:rsidP="00DC755A">
      <w:pPr>
        <w:pStyle w:val="PargrafodaLista"/>
        <w:spacing w:before="60" w:after="60"/>
        <w:ind w:left="567"/>
        <w:contextualSpacing w:val="0"/>
        <w:jc w:val="both"/>
        <w:rPr>
          <w:rFonts w:ascii="Arial" w:eastAsia="Calibri" w:hAnsi="Arial" w:cs="Arial"/>
          <w:bCs/>
        </w:rPr>
      </w:pPr>
    </w:p>
    <w:p w14:paraId="77FC2BE0" w14:textId="6DEB70AA" w:rsidR="00E022E7" w:rsidRPr="00B313AD" w:rsidRDefault="00E022E7" w:rsidP="00E022E7">
      <w:pPr>
        <w:pStyle w:val="PargrafodaLista"/>
        <w:numPr>
          <w:ilvl w:val="1"/>
          <w:numId w:val="39"/>
        </w:numPr>
        <w:spacing w:before="60" w:after="60"/>
        <w:contextualSpacing w:val="0"/>
        <w:jc w:val="both"/>
        <w:rPr>
          <w:rFonts w:ascii="Arial" w:eastAsia="Calibri" w:hAnsi="Arial" w:cs="Arial"/>
          <w:bCs/>
        </w:rPr>
      </w:pPr>
      <w:r w:rsidRPr="0037369A">
        <w:rPr>
          <w:rFonts w:ascii="Arial" w:hAnsi="Arial" w:cs="Arial"/>
          <w:bCs/>
        </w:rPr>
        <w:t xml:space="preserve">Informamos que no ano de </w:t>
      </w:r>
      <w:r w:rsidR="0037369A">
        <w:rPr>
          <w:rFonts w:ascii="Arial" w:hAnsi="Arial" w:cs="Arial"/>
          <w:bCs/>
        </w:rPr>
        <w:t>202</w:t>
      </w:r>
      <w:r w:rsidR="00040AEC">
        <w:rPr>
          <w:rFonts w:ascii="Arial" w:hAnsi="Arial" w:cs="Arial"/>
          <w:bCs/>
        </w:rPr>
        <w:t>0</w:t>
      </w:r>
      <w:r w:rsidRPr="0037369A">
        <w:rPr>
          <w:rFonts w:ascii="Arial" w:hAnsi="Arial" w:cs="Arial"/>
          <w:bCs/>
        </w:rPr>
        <w:t>, fora realizada l</w:t>
      </w:r>
      <w:r w:rsidR="00D53CA7">
        <w:rPr>
          <w:rFonts w:ascii="Arial" w:hAnsi="Arial" w:cs="Arial"/>
          <w:bCs/>
        </w:rPr>
        <w:t xml:space="preserve">icitação </w:t>
      </w:r>
      <w:r w:rsidR="00040AEC">
        <w:rPr>
          <w:rFonts w:ascii="Arial" w:hAnsi="Arial" w:cs="Arial"/>
          <w:bCs/>
        </w:rPr>
        <w:t>para a implantação de rede de esgoto no Distrito de Porto Camargo, entretanto não temos histórico de licitação de Estação Elevatória</w:t>
      </w:r>
      <w:r w:rsidR="00D53CA7">
        <w:rPr>
          <w:rFonts w:ascii="Arial" w:hAnsi="Arial" w:cs="Arial"/>
          <w:bCs/>
        </w:rPr>
        <w:t>.</w:t>
      </w:r>
    </w:p>
    <w:p w14:paraId="31FFA636" w14:textId="77777777" w:rsidR="00B313AD" w:rsidRPr="0037369A" w:rsidRDefault="00B313AD" w:rsidP="00B313AD">
      <w:pPr>
        <w:pStyle w:val="PargrafodaLista"/>
        <w:spacing w:before="60" w:after="60"/>
        <w:ind w:left="567"/>
        <w:contextualSpacing w:val="0"/>
        <w:jc w:val="both"/>
        <w:rPr>
          <w:rFonts w:ascii="Arial" w:eastAsia="Calibri" w:hAnsi="Arial" w:cs="Arial"/>
          <w:bCs/>
        </w:rPr>
      </w:pPr>
    </w:p>
    <w:p w14:paraId="202C2DF5" w14:textId="77777777" w:rsidR="00E022E7" w:rsidRPr="00067F3F" w:rsidRDefault="00E022E7" w:rsidP="00E022E7">
      <w:pPr>
        <w:pStyle w:val="PargrafodaLista"/>
        <w:numPr>
          <w:ilvl w:val="0"/>
          <w:numId w:val="39"/>
        </w:numPr>
        <w:shd w:val="clear" w:color="auto" w:fill="EEECE1" w:themeFill="background2"/>
        <w:spacing w:before="240" w:after="120"/>
        <w:contextualSpacing w:val="0"/>
        <w:jc w:val="both"/>
        <w:rPr>
          <w:rFonts w:ascii="Arial" w:eastAsia="Calibri" w:hAnsi="Arial" w:cs="Arial"/>
          <w:b/>
          <w:bCs/>
          <w:iCs/>
        </w:rPr>
      </w:pPr>
      <w:bookmarkStart w:id="0" w:name="_Ref47539951"/>
      <w:r w:rsidRPr="00067F3F">
        <w:rPr>
          <w:rFonts w:ascii="Arial" w:eastAsia="Calibri" w:hAnsi="Arial" w:cs="Arial"/>
          <w:b/>
          <w:bCs/>
          <w:iCs/>
        </w:rPr>
        <w:t>INDICAÇÃO DO</w:t>
      </w:r>
      <w:bookmarkEnd w:id="0"/>
      <w:r w:rsidRPr="00067F3F">
        <w:rPr>
          <w:rFonts w:ascii="Arial" w:eastAsia="Calibri" w:hAnsi="Arial" w:cs="Arial"/>
          <w:b/>
          <w:bCs/>
          <w:iCs/>
        </w:rPr>
        <w:t xml:space="preserve"> GESTOR E FISCAL.</w:t>
      </w:r>
    </w:p>
    <w:p w14:paraId="59EBD3F6" w14:textId="37983784" w:rsidR="00E022E7" w:rsidRDefault="00E022E7" w:rsidP="00E022E7">
      <w:pPr>
        <w:pStyle w:val="PargrafodaLista"/>
        <w:numPr>
          <w:ilvl w:val="1"/>
          <w:numId w:val="39"/>
        </w:numPr>
        <w:spacing w:before="60" w:after="60"/>
        <w:contextualSpacing w:val="0"/>
        <w:jc w:val="both"/>
        <w:rPr>
          <w:rFonts w:ascii="Arial" w:eastAsia="Calibri" w:hAnsi="Arial" w:cs="Arial"/>
          <w:b/>
          <w:bCs/>
          <w:iCs/>
        </w:rPr>
      </w:pPr>
      <w:r w:rsidRPr="00067F3F">
        <w:rPr>
          <w:rFonts w:ascii="Arial" w:eastAsia="Calibri" w:hAnsi="Arial" w:cs="Arial"/>
          <w:b/>
          <w:bCs/>
          <w:iCs/>
        </w:rPr>
        <w:lastRenderedPageBreak/>
        <w:t>Identificação do gestor do CONTRATO</w:t>
      </w:r>
    </w:p>
    <w:p w14:paraId="7FF9E890" w14:textId="77777777" w:rsidR="00950D2C" w:rsidRPr="00067F3F" w:rsidRDefault="00950D2C" w:rsidP="00950D2C">
      <w:pPr>
        <w:pStyle w:val="PargrafodaLista"/>
        <w:spacing w:before="60" w:after="60"/>
        <w:ind w:left="567"/>
        <w:contextualSpacing w:val="0"/>
        <w:jc w:val="both"/>
        <w:rPr>
          <w:rFonts w:ascii="Arial" w:eastAsia="Calibri" w:hAnsi="Arial" w:cs="Arial"/>
          <w:b/>
          <w:bCs/>
          <w:iCs/>
        </w:rPr>
      </w:pPr>
    </w:p>
    <w:p w14:paraId="472F7AE7" w14:textId="4FAA700F" w:rsidR="00E022E7" w:rsidRPr="00950D2C" w:rsidRDefault="00E022E7" w:rsidP="00E022E7">
      <w:pPr>
        <w:pStyle w:val="PargrafodaLista"/>
        <w:numPr>
          <w:ilvl w:val="2"/>
          <w:numId w:val="39"/>
        </w:numPr>
        <w:spacing w:before="60" w:after="60"/>
        <w:contextualSpacing w:val="0"/>
        <w:jc w:val="both"/>
        <w:rPr>
          <w:rFonts w:ascii="Arial" w:eastAsia="Calibri" w:hAnsi="Arial" w:cs="Arial"/>
          <w:bCs/>
          <w:iCs/>
        </w:rPr>
      </w:pPr>
      <w:r w:rsidRPr="00950D2C">
        <w:rPr>
          <w:rFonts w:ascii="Arial" w:eastAsia="Calibri" w:hAnsi="Arial" w:cs="Arial"/>
          <w:b/>
          <w:bCs/>
          <w:iCs/>
        </w:rPr>
        <w:t xml:space="preserve">Nome do servidor: </w:t>
      </w:r>
      <w:r w:rsidR="00950D2C" w:rsidRPr="00950D2C">
        <w:rPr>
          <w:rFonts w:ascii="Arial" w:eastAsia="Calibri" w:hAnsi="Arial" w:cs="Arial"/>
          <w:b/>
          <w:bCs/>
          <w:iCs/>
        </w:rPr>
        <w:t>RAFAEL DE LACERDA FARIA</w:t>
      </w:r>
    </w:p>
    <w:p w14:paraId="038AD766" w14:textId="77777777" w:rsidR="00E022E7" w:rsidRDefault="00E022E7" w:rsidP="00E022E7">
      <w:pPr>
        <w:spacing w:before="60" w:after="60"/>
        <w:ind w:left="1304"/>
        <w:rPr>
          <w:rFonts w:ascii="Arial" w:eastAsia="Calibri" w:hAnsi="Arial" w:cs="Arial"/>
          <w:b/>
          <w:bCs/>
          <w:iCs/>
        </w:rPr>
      </w:pPr>
      <w:r w:rsidRPr="00950D2C">
        <w:rPr>
          <w:rFonts w:ascii="Arial" w:eastAsia="Calibri" w:hAnsi="Arial" w:cs="Arial"/>
          <w:b/>
          <w:bCs/>
          <w:iCs/>
        </w:rPr>
        <w:t xml:space="preserve">Lotação: </w:t>
      </w:r>
      <w:r w:rsidR="00D53CA7" w:rsidRPr="00950D2C">
        <w:rPr>
          <w:rFonts w:ascii="Arial" w:eastAsia="Calibri" w:hAnsi="Arial" w:cs="Arial"/>
          <w:b/>
          <w:bCs/>
          <w:iCs/>
        </w:rPr>
        <w:t>Departamento de Engenharia</w:t>
      </w:r>
      <w:r w:rsidRPr="00950D2C">
        <w:rPr>
          <w:rFonts w:ascii="Arial" w:eastAsia="Calibri" w:hAnsi="Arial" w:cs="Arial"/>
          <w:b/>
          <w:bCs/>
          <w:iCs/>
        </w:rPr>
        <w:t>.</w:t>
      </w:r>
    </w:p>
    <w:p w14:paraId="2DA8B45F" w14:textId="77777777" w:rsidR="00950D2C" w:rsidRPr="00950D2C" w:rsidRDefault="00950D2C" w:rsidP="00E022E7">
      <w:pPr>
        <w:spacing w:before="60" w:after="60"/>
        <w:ind w:left="1304"/>
        <w:rPr>
          <w:rFonts w:ascii="Arial" w:eastAsia="Calibri" w:hAnsi="Arial" w:cs="Arial"/>
          <w:b/>
          <w:bCs/>
          <w:iCs/>
        </w:rPr>
      </w:pPr>
    </w:p>
    <w:p w14:paraId="0076119E" w14:textId="77777777" w:rsidR="00E022E7" w:rsidRDefault="00E022E7" w:rsidP="00E022E7">
      <w:pPr>
        <w:pStyle w:val="PargrafodaLista"/>
        <w:numPr>
          <w:ilvl w:val="1"/>
          <w:numId w:val="39"/>
        </w:numPr>
        <w:spacing w:before="60" w:after="60"/>
        <w:contextualSpacing w:val="0"/>
        <w:jc w:val="both"/>
        <w:rPr>
          <w:rFonts w:ascii="Arial" w:eastAsia="Calibri" w:hAnsi="Arial" w:cs="Arial"/>
          <w:b/>
          <w:bCs/>
          <w:iCs/>
        </w:rPr>
      </w:pPr>
      <w:r w:rsidRPr="00950D2C">
        <w:rPr>
          <w:rFonts w:ascii="Arial" w:eastAsia="Calibri" w:hAnsi="Arial" w:cs="Arial"/>
          <w:b/>
          <w:bCs/>
          <w:iCs/>
        </w:rPr>
        <w:t>Identificação do FISCAL DE CONTRATO</w:t>
      </w:r>
    </w:p>
    <w:p w14:paraId="2A440F3E" w14:textId="77777777" w:rsidR="00950D2C" w:rsidRPr="00950D2C" w:rsidRDefault="00950D2C" w:rsidP="00950D2C">
      <w:pPr>
        <w:pStyle w:val="PargrafodaLista"/>
        <w:spacing w:before="60" w:after="60"/>
        <w:ind w:left="567"/>
        <w:contextualSpacing w:val="0"/>
        <w:jc w:val="both"/>
        <w:rPr>
          <w:rFonts w:ascii="Arial" w:eastAsia="Calibri" w:hAnsi="Arial" w:cs="Arial"/>
          <w:b/>
          <w:bCs/>
          <w:iCs/>
        </w:rPr>
      </w:pPr>
    </w:p>
    <w:p w14:paraId="4C8E784B" w14:textId="2040468D" w:rsidR="00E022E7" w:rsidRPr="00950D2C" w:rsidRDefault="00E022E7" w:rsidP="00E022E7">
      <w:pPr>
        <w:pStyle w:val="PargrafodaLista"/>
        <w:numPr>
          <w:ilvl w:val="2"/>
          <w:numId w:val="39"/>
        </w:numPr>
        <w:spacing w:before="60" w:after="60"/>
        <w:contextualSpacing w:val="0"/>
        <w:jc w:val="both"/>
        <w:rPr>
          <w:rFonts w:ascii="Arial" w:eastAsia="Calibri" w:hAnsi="Arial" w:cs="Arial"/>
          <w:bCs/>
          <w:iCs/>
        </w:rPr>
      </w:pPr>
      <w:r w:rsidRPr="00950D2C">
        <w:rPr>
          <w:rFonts w:ascii="Arial" w:eastAsia="Calibri" w:hAnsi="Arial" w:cs="Arial"/>
          <w:b/>
          <w:bCs/>
          <w:iCs/>
        </w:rPr>
        <w:t xml:space="preserve">Nome do servidor: </w:t>
      </w:r>
      <w:r w:rsidR="00950D2C" w:rsidRPr="00950D2C">
        <w:rPr>
          <w:rFonts w:ascii="Arial" w:eastAsia="Calibri" w:hAnsi="Arial" w:cs="Arial"/>
          <w:b/>
          <w:bCs/>
          <w:iCs/>
        </w:rPr>
        <w:t>JANAINE AMADO PILOTO</w:t>
      </w:r>
    </w:p>
    <w:p w14:paraId="10A9C14C" w14:textId="77777777" w:rsidR="00E022E7" w:rsidRPr="00067F3F" w:rsidRDefault="00E022E7" w:rsidP="00E022E7">
      <w:pPr>
        <w:spacing w:before="60" w:after="60"/>
        <w:ind w:left="1304"/>
        <w:rPr>
          <w:rFonts w:ascii="Arial" w:eastAsia="Calibri" w:hAnsi="Arial" w:cs="Arial"/>
          <w:b/>
          <w:bCs/>
          <w:iCs/>
        </w:rPr>
      </w:pPr>
      <w:r w:rsidRPr="00950D2C">
        <w:rPr>
          <w:rFonts w:ascii="Arial" w:eastAsia="Calibri" w:hAnsi="Arial" w:cs="Arial"/>
          <w:b/>
          <w:bCs/>
          <w:iCs/>
        </w:rPr>
        <w:t xml:space="preserve">Lotação: </w:t>
      </w:r>
      <w:r w:rsidR="009E2712" w:rsidRPr="00950D2C">
        <w:rPr>
          <w:rFonts w:ascii="Arial" w:eastAsia="Calibri" w:hAnsi="Arial" w:cs="Arial"/>
          <w:b/>
          <w:bCs/>
          <w:iCs/>
        </w:rPr>
        <w:t>Departamento de Engenharia</w:t>
      </w:r>
    </w:p>
    <w:p w14:paraId="5B693CB3" w14:textId="77777777" w:rsidR="00E022E7" w:rsidRDefault="00E022E7" w:rsidP="00E022E7">
      <w:pPr>
        <w:spacing w:before="60" w:after="60"/>
        <w:rPr>
          <w:rFonts w:ascii="Arial" w:eastAsia="Calibri" w:hAnsi="Arial" w:cs="Arial"/>
          <w:bCs/>
        </w:rPr>
      </w:pPr>
    </w:p>
    <w:p w14:paraId="6F4A92CA" w14:textId="27AF031B" w:rsidR="00E022E7" w:rsidRPr="00067F3F" w:rsidRDefault="00E022E7" w:rsidP="00E022E7">
      <w:pPr>
        <w:spacing w:before="60" w:after="60"/>
        <w:rPr>
          <w:rFonts w:ascii="Arial" w:eastAsia="Calibri" w:hAnsi="Arial" w:cs="Arial"/>
          <w:bCs/>
        </w:rPr>
      </w:pPr>
      <w:r w:rsidRPr="00067F3F">
        <w:rPr>
          <w:rFonts w:ascii="Arial" w:eastAsia="Calibri" w:hAnsi="Arial" w:cs="Arial"/>
          <w:bCs/>
        </w:rPr>
        <w:t xml:space="preserve">Desde </w:t>
      </w:r>
      <w:r w:rsidR="00B313AD" w:rsidRPr="00067F3F">
        <w:rPr>
          <w:rFonts w:ascii="Arial" w:eastAsia="Calibri" w:hAnsi="Arial" w:cs="Arial"/>
          <w:bCs/>
        </w:rPr>
        <w:t>já declaro</w:t>
      </w:r>
      <w:r w:rsidRPr="00067F3F">
        <w:rPr>
          <w:rFonts w:ascii="Arial" w:eastAsia="Calibri" w:hAnsi="Arial" w:cs="Arial"/>
          <w:bCs/>
        </w:rPr>
        <w:t xml:space="preserve"> que os servidores indicados neste DFD, foram comunicados e estão cientes de suas atribuições.</w:t>
      </w:r>
    </w:p>
    <w:p w14:paraId="1AEE4193" w14:textId="77777777" w:rsidR="00E022E7" w:rsidRPr="00067F3F" w:rsidRDefault="00E022E7" w:rsidP="00E022E7">
      <w:pPr>
        <w:spacing w:before="60" w:after="60"/>
        <w:rPr>
          <w:rFonts w:ascii="Arial" w:hAnsi="Arial" w:cs="Arial"/>
        </w:rPr>
      </w:pPr>
    </w:p>
    <w:p w14:paraId="41567759" w14:textId="77777777" w:rsidR="00E022E7" w:rsidRPr="00067F3F" w:rsidRDefault="00E022E7" w:rsidP="00E022E7">
      <w:pPr>
        <w:spacing w:before="60" w:after="60"/>
        <w:rPr>
          <w:rFonts w:ascii="Arial" w:hAnsi="Arial" w:cs="Arial"/>
        </w:rPr>
      </w:pPr>
    </w:p>
    <w:p w14:paraId="2D2D6E18" w14:textId="1690C2C6" w:rsidR="00E022E7" w:rsidRPr="00067F3F" w:rsidRDefault="008512E1" w:rsidP="00E022E7">
      <w:pPr>
        <w:spacing w:before="60" w:after="60"/>
        <w:jc w:val="right"/>
        <w:rPr>
          <w:rFonts w:ascii="Arial" w:hAnsi="Arial" w:cs="Arial"/>
        </w:rPr>
      </w:pPr>
      <w:r>
        <w:rPr>
          <w:rFonts w:ascii="Arial" w:hAnsi="Arial" w:cs="Arial"/>
        </w:rPr>
        <w:t>Icaraíma</w:t>
      </w:r>
      <w:r w:rsidR="009E2712">
        <w:rPr>
          <w:rFonts w:ascii="Arial" w:hAnsi="Arial" w:cs="Arial"/>
        </w:rPr>
        <w:t xml:space="preserve">, </w:t>
      </w:r>
      <w:r w:rsidR="00A501A4">
        <w:rPr>
          <w:rFonts w:ascii="Arial" w:hAnsi="Arial" w:cs="Arial"/>
        </w:rPr>
        <w:t>25</w:t>
      </w:r>
      <w:r w:rsidR="009E2712">
        <w:rPr>
          <w:rFonts w:ascii="Arial" w:hAnsi="Arial" w:cs="Arial"/>
        </w:rPr>
        <w:t xml:space="preserve"> de </w:t>
      </w:r>
      <w:r w:rsidR="00A501A4">
        <w:rPr>
          <w:rFonts w:ascii="Arial" w:hAnsi="Arial" w:cs="Arial"/>
        </w:rPr>
        <w:t>setembro</w:t>
      </w:r>
      <w:r w:rsidR="009E2712">
        <w:rPr>
          <w:rFonts w:ascii="Arial" w:hAnsi="Arial" w:cs="Arial"/>
        </w:rPr>
        <w:t xml:space="preserve"> de 2024</w:t>
      </w:r>
    </w:p>
    <w:p w14:paraId="42E5639D" w14:textId="77777777" w:rsidR="00E022E7" w:rsidRDefault="00E022E7" w:rsidP="00E022E7">
      <w:pPr>
        <w:spacing w:before="60" w:after="60"/>
        <w:jc w:val="center"/>
        <w:rPr>
          <w:rFonts w:ascii="Arial" w:hAnsi="Arial" w:cs="Arial"/>
        </w:rPr>
      </w:pPr>
    </w:p>
    <w:p w14:paraId="0AEB8A05" w14:textId="77777777" w:rsidR="00B64A45" w:rsidRDefault="00B64A45" w:rsidP="00E022E7">
      <w:pPr>
        <w:spacing w:before="60" w:after="60"/>
        <w:jc w:val="center"/>
        <w:rPr>
          <w:rFonts w:ascii="Arial" w:hAnsi="Arial" w:cs="Arial"/>
        </w:rPr>
      </w:pPr>
    </w:p>
    <w:p w14:paraId="5A574181" w14:textId="77777777" w:rsidR="00B64A45" w:rsidRPr="00067F3F" w:rsidRDefault="00B64A45" w:rsidP="00E022E7">
      <w:pPr>
        <w:spacing w:before="60" w:after="60"/>
        <w:jc w:val="center"/>
        <w:rPr>
          <w:rFonts w:ascii="Arial" w:hAnsi="Arial" w:cs="Arial"/>
        </w:rPr>
      </w:pPr>
    </w:p>
    <w:p w14:paraId="752B5027" w14:textId="77777777" w:rsidR="00E022E7" w:rsidRPr="00067F3F" w:rsidRDefault="00E022E7" w:rsidP="00E022E7">
      <w:pPr>
        <w:spacing w:before="60" w:after="60"/>
        <w:jc w:val="center"/>
        <w:rPr>
          <w:rFonts w:ascii="Arial" w:hAnsi="Arial" w:cs="Arial"/>
        </w:rPr>
      </w:pPr>
    </w:p>
    <w:p w14:paraId="19AEEB5F" w14:textId="77777777" w:rsidR="00E022E7" w:rsidRDefault="009E2712" w:rsidP="00E022E7">
      <w:pPr>
        <w:spacing w:before="60" w:after="60"/>
        <w:jc w:val="center"/>
        <w:rPr>
          <w:rFonts w:ascii="Arial" w:hAnsi="Arial" w:cs="Arial"/>
        </w:rPr>
      </w:pPr>
      <w:r>
        <w:rPr>
          <w:rFonts w:ascii="Arial" w:hAnsi="Arial" w:cs="Arial"/>
        </w:rPr>
        <w:t>Janaine Amado Piloto</w:t>
      </w:r>
    </w:p>
    <w:p w14:paraId="66885115" w14:textId="77777777" w:rsidR="00E022E7" w:rsidRDefault="009E2712" w:rsidP="009E2712">
      <w:pPr>
        <w:spacing w:before="60" w:after="60"/>
        <w:jc w:val="center"/>
        <w:rPr>
          <w:rFonts w:ascii="Arial" w:hAnsi="Arial" w:cs="Arial"/>
        </w:rPr>
      </w:pPr>
      <w:r>
        <w:rPr>
          <w:rFonts w:ascii="Arial" w:hAnsi="Arial" w:cs="Arial"/>
        </w:rPr>
        <w:t>Engenheira Civil</w:t>
      </w:r>
    </w:p>
    <w:p w14:paraId="6ACF4415" w14:textId="42BAEB22" w:rsidR="00950D2C" w:rsidRPr="00067F3F" w:rsidRDefault="00950D2C" w:rsidP="009E2712">
      <w:pPr>
        <w:spacing w:before="60" w:after="60"/>
        <w:jc w:val="center"/>
        <w:rPr>
          <w:rFonts w:ascii="Arial" w:hAnsi="Arial" w:cs="Arial"/>
          <w:b/>
        </w:rPr>
      </w:pPr>
      <w:r>
        <w:rPr>
          <w:rFonts w:ascii="Arial" w:hAnsi="Arial" w:cs="Arial"/>
        </w:rPr>
        <w:t>CREA-PR 176950/D</w:t>
      </w:r>
    </w:p>
    <w:p w14:paraId="169B8DF7" w14:textId="77777777" w:rsidR="001578EC" w:rsidRDefault="001578EC" w:rsidP="00E022E7">
      <w:pPr>
        <w:spacing w:line="276" w:lineRule="auto"/>
        <w:ind w:firstLine="2836"/>
        <w:jc w:val="both"/>
        <w:rPr>
          <w:rFonts w:ascii="Arial" w:hAnsi="Arial" w:cs="Arial"/>
          <w:b/>
        </w:rPr>
      </w:pPr>
    </w:p>
    <w:sectPr w:rsidR="001578EC" w:rsidSect="009A575C">
      <w:headerReference w:type="default" r:id="rId8"/>
      <w:pgSz w:w="11907" w:h="16840" w:code="9"/>
      <w:pgMar w:top="1701" w:right="1134" w:bottom="1134" w:left="1701" w:header="53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EBC28" w14:textId="77777777" w:rsidR="009A575C" w:rsidRDefault="009A575C">
      <w:r>
        <w:separator/>
      </w:r>
    </w:p>
  </w:endnote>
  <w:endnote w:type="continuationSeparator" w:id="0">
    <w:p w14:paraId="0E36F6CF" w14:textId="77777777" w:rsidR="009A575C" w:rsidRDefault="009A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Sans Serif">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44B0D" w14:textId="77777777" w:rsidR="009A575C" w:rsidRDefault="009A575C">
      <w:r>
        <w:separator/>
      </w:r>
    </w:p>
  </w:footnote>
  <w:footnote w:type="continuationSeparator" w:id="0">
    <w:p w14:paraId="45670ACE" w14:textId="77777777" w:rsidR="009A575C" w:rsidRDefault="009A5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D9F9D" w14:textId="77777777" w:rsidR="00E741F9" w:rsidRDefault="00B26722" w:rsidP="000740B4">
    <w:pPr>
      <w:ind w:right="-50"/>
    </w:pPr>
    <w:r>
      <w:rPr>
        <w:noProof/>
      </w:rPr>
      <mc:AlternateContent>
        <mc:Choice Requires="wps">
          <w:drawing>
            <wp:anchor distT="0" distB="0" distL="114300" distR="114300" simplePos="0" relativeHeight="251658240" behindDoc="0" locked="0" layoutInCell="1" allowOverlap="1" wp14:anchorId="1406AB0C" wp14:editId="5EDC9D69">
              <wp:simplePos x="0" y="0"/>
              <wp:positionH relativeFrom="column">
                <wp:posOffset>958215</wp:posOffset>
              </wp:positionH>
              <wp:positionV relativeFrom="paragraph">
                <wp:posOffset>-111125</wp:posOffset>
              </wp:positionV>
              <wp:extent cx="5020945" cy="1298575"/>
              <wp:effectExtent l="0" t="0" r="27305" b="15875"/>
              <wp:wrapNone/>
              <wp:docPr id="1"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945" cy="1298575"/>
                      </a:xfrm>
                      <a:prstGeom prst="rect">
                        <a:avLst/>
                      </a:prstGeom>
                      <a:solidFill>
                        <a:srgbClr val="FFFFFF"/>
                      </a:solidFill>
                      <a:ln w="12700">
                        <a:solidFill>
                          <a:srgbClr val="FFFFFF"/>
                        </a:solidFill>
                        <a:miter lim="800000"/>
                        <a:headEnd/>
                        <a:tailEnd/>
                      </a:ln>
                    </wps:spPr>
                    <wps:txbx>
                      <w:txbxContent>
                        <w:p w14:paraId="404B91ED" w14:textId="77777777" w:rsidR="00E741F9" w:rsidRDefault="00E741F9" w:rsidP="000740B4">
                          <w:pPr>
                            <w:jc w:val="center"/>
                            <w:rPr>
                              <w:rFonts w:ascii="Tahoma" w:hAnsi="Tahoma" w:cs="Tahoma"/>
                              <w:sz w:val="32"/>
                              <w:szCs w:val="32"/>
                              <w:u w:val="double"/>
                            </w:rPr>
                          </w:pPr>
                          <w:r>
                            <w:rPr>
                              <w:rFonts w:ascii="Tahoma" w:hAnsi="Tahoma" w:cs="Tahoma"/>
                              <w:b/>
                              <w:sz w:val="32"/>
                              <w:szCs w:val="32"/>
                              <w:u w:val="double"/>
                            </w:rPr>
                            <w:t>PREFEITURA MUNICIPAL DE ICARAÍMA</w:t>
                          </w:r>
                        </w:p>
                        <w:p w14:paraId="2E2A1966" w14:textId="77777777" w:rsidR="00E741F9" w:rsidRPr="00BE67F7" w:rsidRDefault="00E741F9" w:rsidP="000740B4">
                          <w:pPr>
                            <w:jc w:val="center"/>
                            <w:rPr>
                              <w:rFonts w:ascii="Tahoma" w:hAnsi="Tahoma" w:cs="Tahoma"/>
                              <w:sz w:val="26"/>
                              <w:szCs w:val="26"/>
                            </w:rPr>
                          </w:pPr>
                          <w:r w:rsidRPr="00BE67F7">
                            <w:rPr>
                              <w:rFonts w:ascii="Tahoma" w:hAnsi="Tahoma" w:cs="Tahoma"/>
                              <w:sz w:val="26"/>
                              <w:szCs w:val="26"/>
                            </w:rPr>
                            <w:t>ESTADO DO PARANÁ</w:t>
                          </w:r>
                        </w:p>
                        <w:p w14:paraId="201D31E7" w14:textId="77777777" w:rsidR="00E741F9" w:rsidRPr="00BE67F7" w:rsidRDefault="00E741F9" w:rsidP="000740B4">
                          <w:pPr>
                            <w:jc w:val="center"/>
                            <w:rPr>
                              <w:rFonts w:ascii="Tahoma" w:hAnsi="Tahoma" w:cs="Tahoma"/>
                              <w:sz w:val="22"/>
                              <w:szCs w:val="22"/>
                            </w:rPr>
                          </w:pPr>
                          <w:r w:rsidRPr="00BE67F7">
                            <w:rPr>
                              <w:rFonts w:ascii="Tahoma" w:hAnsi="Tahoma" w:cs="Tahoma"/>
                              <w:sz w:val="22"/>
                              <w:szCs w:val="22"/>
                            </w:rPr>
                            <w:t xml:space="preserve">CNPJ: 76.247.337/0001-60 </w:t>
                          </w:r>
                        </w:p>
                        <w:p w14:paraId="1B102836" w14:textId="77777777" w:rsidR="00E741F9" w:rsidRPr="00BE67F7" w:rsidRDefault="00E741F9" w:rsidP="000740B4">
                          <w:pPr>
                            <w:jc w:val="center"/>
                            <w:rPr>
                              <w:rFonts w:ascii="Tahoma" w:hAnsi="Tahoma" w:cs="Tahoma"/>
                              <w:sz w:val="22"/>
                              <w:szCs w:val="22"/>
                            </w:rPr>
                          </w:pPr>
                          <w:r w:rsidRPr="00BE67F7">
                            <w:rPr>
                              <w:rFonts w:ascii="Tahoma" w:hAnsi="Tahoma" w:cs="Tahoma"/>
                              <w:sz w:val="22"/>
                              <w:szCs w:val="22"/>
                            </w:rPr>
                            <w:t>Avenida Hermes Vissoto, 810 - Icaraíma - CEP 87530-000</w:t>
                          </w:r>
                        </w:p>
                        <w:p w14:paraId="55E3696C" w14:textId="77777777" w:rsidR="00E741F9" w:rsidRPr="00BE67F7" w:rsidRDefault="00E741F9" w:rsidP="000740B4">
                          <w:pPr>
                            <w:jc w:val="center"/>
                            <w:rPr>
                              <w:rFonts w:ascii="Tahoma" w:hAnsi="Tahoma" w:cs="Tahoma"/>
                              <w:sz w:val="22"/>
                              <w:szCs w:val="22"/>
                            </w:rPr>
                          </w:pPr>
                          <w:r w:rsidRPr="00BE67F7">
                            <w:rPr>
                              <w:rFonts w:ascii="Tahoma" w:hAnsi="Tahoma" w:cs="Tahoma"/>
                              <w:sz w:val="22"/>
                              <w:szCs w:val="22"/>
                            </w:rPr>
                            <w:t>Fone: (44) 3665-8000 - Fax: (44) 3665-8001</w:t>
                          </w:r>
                        </w:p>
                        <w:p w14:paraId="10502ADB" w14:textId="77777777" w:rsidR="00E741F9" w:rsidRDefault="00E741F9" w:rsidP="000740B4">
                          <w:pPr>
                            <w:rPr>
                              <w:rFonts w:ascii="Arial" w:hAnsi="Arial" w:cs="Arial"/>
                              <w:sz w:val="20"/>
                              <w:szCs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06AB0C" id="Rectangle 115" o:spid="_x0000_s1026" style="position:absolute;margin-left:75.45pt;margin-top:-8.75pt;width:395.35pt;height:10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" strokecolor="white" strokeweight="1pt">
              <v:textbox inset="1pt,1pt,1pt,1pt">
                <w:txbxContent>
                  <w:p w14:paraId="404B91ED" w14:textId="77777777" w:rsidR="00E741F9" w:rsidRDefault="00E741F9" w:rsidP="000740B4">
                    <w:pPr>
                      <w:jc w:val="center"/>
                      <w:rPr>
                        <w:rFonts w:ascii="Tahoma" w:hAnsi="Tahoma" w:cs="Tahoma"/>
                        <w:sz w:val="32"/>
                        <w:szCs w:val="32"/>
                        <w:u w:val="double"/>
                      </w:rPr>
                    </w:pPr>
                    <w:r>
                      <w:rPr>
                        <w:rFonts w:ascii="Tahoma" w:hAnsi="Tahoma" w:cs="Tahoma"/>
                        <w:b/>
                        <w:sz w:val="32"/>
                        <w:szCs w:val="32"/>
                        <w:u w:val="double"/>
                      </w:rPr>
                      <w:t>PREFEITURA MUNICIPAL DE ICARAÍMA</w:t>
                    </w:r>
                  </w:p>
                  <w:p w14:paraId="2E2A1966" w14:textId="77777777" w:rsidR="00E741F9" w:rsidRPr="00BE67F7" w:rsidRDefault="00E741F9" w:rsidP="000740B4">
                    <w:pPr>
                      <w:jc w:val="center"/>
                      <w:rPr>
                        <w:rFonts w:ascii="Tahoma" w:hAnsi="Tahoma" w:cs="Tahoma"/>
                        <w:sz w:val="26"/>
                        <w:szCs w:val="26"/>
                      </w:rPr>
                    </w:pPr>
                    <w:r w:rsidRPr="00BE67F7">
                      <w:rPr>
                        <w:rFonts w:ascii="Tahoma" w:hAnsi="Tahoma" w:cs="Tahoma"/>
                        <w:sz w:val="26"/>
                        <w:szCs w:val="26"/>
                      </w:rPr>
                      <w:t>ESTADO DO PARANÁ</w:t>
                    </w:r>
                  </w:p>
                  <w:p w14:paraId="201D31E7" w14:textId="77777777" w:rsidR="00E741F9" w:rsidRPr="00BE67F7" w:rsidRDefault="00E741F9" w:rsidP="000740B4">
                    <w:pPr>
                      <w:jc w:val="center"/>
                      <w:rPr>
                        <w:rFonts w:ascii="Tahoma" w:hAnsi="Tahoma" w:cs="Tahoma"/>
                        <w:sz w:val="22"/>
                        <w:szCs w:val="22"/>
                      </w:rPr>
                    </w:pPr>
                    <w:r w:rsidRPr="00BE67F7">
                      <w:rPr>
                        <w:rFonts w:ascii="Tahoma" w:hAnsi="Tahoma" w:cs="Tahoma"/>
                        <w:sz w:val="22"/>
                        <w:szCs w:val="22"/>
                      </w:rPr>
                      <w:t xml:space="preserve">CNPJ: 76.247.337/0001-60 </w:t>
                    </w:r>
                  </w:p>
                  <w:p w14:paraId="1B102836" w14:textId="77777777" w:rsidR="00E741F9" w:rsidRPr="00BE67F7" w:rsidRDefault="00E741F9" w:rsidP="000740B4">
                    <w:pPr>
                      <w:jc w:val="center"/>
                      <w:rPr>
                        <w:rFonts w:ascii="Tahoma" w:hAnsi="Tahoma" w:cs="Tahoma"/>
                        <w:sz w:val="22"/>
                        <w:szCs w:val="22"/>
                      </w:rPr>
                    </w:pPr>
                    <w:r w:rsidRPr="00BE67F7">
                      <w:rPr>
                        <w:rFonts w:ascii="Tahoma" w:hAnsi="Tahoma" w:cs="Tahoma"/>
                        <w:sz w:val="22"/>
                        <w:szCs w:val="22"/>
                      </w:rPr>
                      <w:t>Avenida Hermes Vissoto, 810 - Icaraíma - CEP 87530-000</w:t>
                    </w:r>
                  </w:p>
                  <w:p w14:paraId="55E3696C" w14:textId="77777777" w:rsidR="00E741F9" w:rsidRPr="00BE67F7" w:rsidRDefault="00E741F9" w:rsidP="000740B4">
                    <w:pPr>
                      <w:jc w:val="center"/>
                      <w:rPr>
                        <w:rFonts w:ascii="Tahoma" w:hAnsi="Tahoma" w:cs="Tahoma"/>
                        <w:sz w:val="22"/>
                        <w:szCs w:val="22"/>
                      </w:rPr>
                    </w:pPr>
                    <w:r w:rsidRPr="00BE67F7">
                      <w:rPr>
                        <w:rFonts w:ascii="Tahoma" w:hAnsi="Tahoma" w:cs="Tahoma"/>
                        <w:sz w:val="22"/>
                        <w:szCs w:val="22"/>
                      </w:rPr>
                      <w:t>Fone: (44) 3665-8000 - Fax: (44) 3665-8001</w:t>
                    </w:r>
                  </w:p>
                  <w:p w14:paraId="10502ADB" w14:textId="77777777" w:rsidR="00E741F9" w:rsidRDefault="00E741F9" w:rsidP="000740B4">
                    <w:pPr>
                      <w:rPr>
                        <w:rFonts w:ascii="Arial" w:hAnsi="Arial" w:cs="Arial"/>
                        <w:sz w:val="20"/>
                        <w:szCs w:val="20"/>
                      </w:rPr>
                    </w:pPr>
                  </w:p>
                </w:txbxContent>
              </v:textbox>
            </v:rect>
          </w:pict>
        </mc:Fallback>
      </mc:AlternateContent>
    </w:r>
    <w:r w:rsidR="00EB4360">
      <w:rPr>
        <w:noProof/>
      </w:rPr>
      <mc:AlternateContent>
        <mc:Choice Requires="wpg">
          <w:drawing>
            <wp:anchor distT="0" distB="0" distL="114300" distR="114300" simplePos="0" relativeHeight="251657216" behindDoc="0" locked="0" layoutInCell="1" allowOverlap="1" wp14:anchorId="508FABDF" wp14:editId="32C164FA">
              <wp:simplePos x="0" y="0"/>
              <wp:positionH relativeFrom="column">
                <wp:posOffset>0</wp:posOffset>
              </wp:positionH>
              <wp:positionV relativeFrom="paragraph">
                <wp:posOffset>-62230</wp:posOffset>
              </wp:positionV>
              <wp:extent cx="909955" cy="1229360"/>
              <wp:effectExtent l="0" t="4445" r="4445" b="4445"/>
              <wp:wrapNone/>
              <wp:docPr id="2"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955" cy="1229360"/>
                        <a:chOff x="5889" y="2309"/>
                        <a:chExt cx="3905" cy="4712"/>
                      </a:xfrm>
                    </wpg:grpSpPr>
                    <wps:wsp>
                      <wps:cNvPr id="3" name="Freeform 62"/>
                      <wps:cNvSpPr>
                        <a:spLocks/>
                      </wps:cNvSpPr>
                      <wps:spPr bwMode="auto">
                        <a:xfrm>
                          <a:off x="5889" y="2309"/>
                          <a:ext cx="3905" cy="4712"/>
                        </a:xfrm>
                        <a:custGeom>
                          <a:avLst/>
                          <a:gdLst>
                            <a:gd name="T0" fmla="*/ 3087 w 3905"/>
                            <a:gd name="T1" fmla="*/ 1071 h 4712"/>
                            <a:gd name="T2" fmla="*/ 3201 w 3905"/>
                            <a:gd name="T3" fmla="*/ 1185 h 4712"/>
                            <a:gd name="T4" fmla="*/ 3062 w 3905"/>
                            <a:gd name="T5" fmla="*/ 1178 h 4712"/>
                            <a:gd name="T6" fmla="*/ 2918 w 3905"/>
                            <a:gd name="T7" fmla="*/ 1216 h 4712"/>
                            <a:gd name="T8" fmla="*/ 2865 w 3905"/>
                            <a:gd name="T9" fmla="*/ 1350 h 4712"/>
                            <a:gd name="T10" fmla="*/ 2959 w 3905"/>
                            <a:gd name="T11" fmla="*/ 1507 h 4712"/>
                            <a:gd name="T12" fmla="*/ 3160 w 3905"/>
                            <a:gd name="T13" fmla="*/ 1685 h 4712"/>
                            <a:gd name="T14" fmla="*/ 3280 w 3905"/>
                            <a:gd name="T15" fmla="*/ 1907 h 4712"/>
                            <a:gd name="T16" fmla="*/ 3250 w 3905"/>
                            <a:gd name="T17" fmla="*/ 2145 h 4712"/>
                            <a:gd name="T18" fmla="*/ 3473 w 3905"/>
                            <a:gd name="T19" fmla="*/ 2091 h 4712"/>
                            <a:gd name="T20" fmla="*/ 3739 w 3905"/>
                            <a:gd name="T21" fmla="*/ 2169 h 4712"/>
                            <a:gd name="T22" fmla="*/ 3902 w 3905"/>
                            <a:gd name="T23" fmla="*/ 2358 h 4712"/>
                            <a:gd name="T24" fmla="*/ 3805 w 3905"/>
                            <a:gd name="T25" fmla="*/ 2352 h 4712"/>
                            <a:gd name="T26" fmla="*/ 3546 w 3905"/>
                            <a:gd name="T27" fmla="*/ 2366 h 4712"/>
                            <a:gd name="T28" fmla="*/ 3422 w 3905"/>
                            <a:gd name="T29" fmla="*/ 2497 h 4712"/>
                            <a:gd name="T30" fmla="*/ 3371 w 3905"/>
                            <a:gd name="T31" fmla="*/ 2778 h 4712"/>
                            <a:gd name="T32" fmla="*/ 3529 w 3905"/>
                            <a:gd name="T33" fmla="*/ 3146 h 4712"/>
                            <a:gd name="T34" fmla="*/ 3633 w 3905"/>
                            <a:gd name="T35" fmla="*/ 3401 h 4712"/>
                            <a:gd name="T36" fmla="*/ 3644 w 3905"/>
                            <a:gd name="T37" fmla="*/ 3668 h 4712"/>
                            <a:gd name="T38" fmla="*/ 3524 w 3905"/>
                            <a:gd name="T39" fmla="*/ 3912 h 4712"/>
                            <a:gd name="T40" fmla="*/ 3329 w 3905"/>
                            <a:gd name="T41" fmla="*/ 4062 h 4712"/>
                            <a:gd name="T42" fmla="*/ 3097 w 3905"/>
                            <a:gd name="T43" fmla="*/ 4152 h 4712"/>
                            <a:gd name="T44" fmla="*/ 2593 w 3905"/>
                            <a:gd name="T45" fmla="*/ 4247 h 4712"/>
                            <a:gd name="T46" fmla="*/ 2196 w 3905"/>
                            <a:gd name="T47" fmla="*/ 4445 h 4712"/>
                            <a:gd name="T48" fmla="*/ 1958 w 3905"/>
                            <a:gd name="T49" fmla="*/ 4710 h 4712"/>
                            <a:gd name="T50" fmla="*/ 1768 w 3905"/>
                            <a:gd name="T51" fmla="*/ 4496 h 4712"/>
                            <a:gd name="T52" fmla="*/ 1368 w 3905"/>
                            <a:gd name="T53" fmla="*/ 4262 h 4712"/>
                            <a:gd name="T54" fmla="*/ 836 w 3905"/>
                            <a:gd name="T55" fmla="*/ 4156 h 4712"/>
                            <a:gd name="T56" fmla="*/ 559 w 3905"/>
                            <a:gd name="T57" fmla="*/ 4051 h 4712"/>
                            <a:gd name="T58" fmla="*/ 334 w 3905"/>
                            <a:gd name="T59" fmla="*/ 3858 h 4712"/>
                            <a:gd name="T60" fmla="*/ 248 w 3905"/>
                            <a:gd name="T61" fmla="*/ 3584 h 4712"/>
                            <a:gd name="T62" fmla="*/ 347 w 3905"/>
                            <a:gd name="T63" fmla="*/ 3190 h 4712"/>
                            <a:gd name="T64" fmla="*/ 531 w 3905"/>
                            <a:gd name="T65" fmla="*/ 2775 h 4712"/>
                            <a:gd name="T66" fmla="*/ 481 w 3905"/>
                            <a:gd name="T67" fmla="*/ 2495 h 4712"/>
                            <a:gd name="T68" fmla="*/ 331 w 3905"/>
                            <a:gd name="T69" fmla="*/ 2351 h 4712"/>
                            <a:gd name="T70" fmla="*/ 80 w 3905"/>
                            <a:gd name="T71" fmla="*/ 2355 h 4712"/>
                            <a:gd name="T72" fmla="*/ 0 w 3905"/>
                            <a:gd name="T73" fmla="*/ 2342 h 4712"/>
                            <a:gd name="T74" fmla="*/ 213 w 3905"/>
                            <a:gd name="T75" fmla="*/ 2139 h 4712"/>
                            <a:gd name="T76" fmla="*/ 458 w 3905"/>
                            <a:gd name="T77" fmla="*/ 2089 h 4712"/>
                            <a:gd name="T78" fmla="*/ 652 w 3905"/>
                            <a:gd name="T79" fmla="*/ 2143 h 4712"/>
                            <a:gd name="T80" fmla="*/ 623 w 3905"/>
                            <a:gd name="T81" fmla="*/ 1905 h 4712"/>
                            <a:gd name="T82" fmla="*/ 742 w 3905"/>
                            <a:gd name="T83" fmla="*/ 1683 h 4712"/>
                            <a:gd name="T84" fmla="*/ 989 w 3905"/>
                            <a:gd name="T85" fmla="*/ 1459 h 4712"/>
                            <a:gd name="T86" fmla="*/ 1037 w 3905"/>
                            <a:gd name="T87" fmla="*/ 1329 h 4712"/>
                            <a:gd name="T88" fmla="*/ 967 w 3905"/>
                            <a:gd name="T89" fmla="*/ 1201 h 4712"/>
                            <a:gd name="T90" fmla="*/ 806 w 3905"/>
                            <a:gd name="T91" fmla="*/ 1181 h 4712"/>
                            <a:gd name="T92" fmla="*/ 699 w 3905"/>
                            <a:gd name="T93" fmla="*/ 1169 h 4712"/>
                            <a:gd name="T94" fmla="*/ 847 w 3905"/>
                            <a:gd name="T95" fmla="*/ 1049 h 4712"/>
                            <a:gd name="T96" fmla="*/ 725 w 3905"/>
                            <a:gd name="T97" fmla="*/ 900 h 4712"/>
                            <a:gd name="T98" fmla="*/ 33 w 3905"/>
                            <a:gd name="T99" fmla="*/ 536 h 4712"/>
                            <a:gd name="T100" fmla="*/ 620 w 3905"/>
                            <a:gd name="T101" fmla="*/ 237 h 4712"/>
                            <a:gd name="T102" fmla="*/ 1162 w 3905"/>
                            <a:gd name="T103" fmla="*/ 470 h 4712"/>
                            <a:gd name="T104" fmla="*/ 1305 w 3905"/>
                            <a:gd name="T105" fmla="*/ 41 h 4712"/>
                            <a:gd name="T106" fmla="*/ 1755 w 3905"/>
                            <a:gd name="T107" fmla="*/ 367 h 4712"/>
                            <a:gd name="T108" fmla="*/ 2063 w 3905"/>
                            <a:gd name="T109" fmla="*/ 212 h 4712"/>
                            <a:gd name="T110" fmla="*/ 2519 w 3905"/>
                            <a:gd name="T111" fmla="*/ 29 h 4712"/>
                            <a:gd name="T112" fmla="*/ 2922 w 3905"/>
                            <a:gd name="T113" fmla="*/ 324 h 4712"/>
                            <a:gd name="T114" fmla="*/ 3026 w 3905"/>
                            <a:gd name="T115" fmla="*/ 366 h 4712"/>
                            <a:gd name="T116" fmla="*/ 3614 w 3905"/>
                            <a:gd name="T117" fmla="*/ 602 h 4712"/>
                            <a:gd name="T118" fmla="*/ 3588 w 3905"/>
                            <a:gd name="T119" fmla="*/ 731 h 4712"/>
                            <a:gd name="T120" fmla="*/ 3171 w 3905"/>
                            <a:gd name="T121" fmla="*/ 917 h 47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3905" h="4712">
                              <a:moveTo>
                                <a:pt x="2914" y="1001"/>
                              </a:moveTo>
                              <a:lnTo>
                                <a:pt x="2937" y="1004"/>
                              </a:lnTo>
                              <a:lnTo>
                                <a:pt x="2960" y="1010"/>
                              </a:lnTo>
                              <a:lnTo>
                                <a:pt x="2982" y="1017"/>
                              </a:lnTo>
                              <a:lnTo>
                                <a:pt x="3004" y="1026"/>
                              </a:lnTo>
                              <a:lnTo>
                                <a:pt x="3025" y="1035"/>
                              </a:lnTo>
                              <a:lnTo>
                                <a:pt x="3046" y="1046"/>
                              </a:lnTo>
                              <a:lnTo>
                                <a:pt x="3087" y="1071"/>
                              </a:lnTo>
                              <a:lnTo>
                                <a:pt x="3096" y="1078"/>
                              </a:lnTo>
                              <a:lnTo>
                                <a:pt x="3097" y="1078"/>
                              </a:lnTo>
                              <a:lnTo>
                                <a:pt x="3131" y="1104"/>
                              </a:lnTo>
                              <a:lnTo>
                                <a:pt x="3162" y="1131"/>
                              </a:lnTo>
                              <a:lnTo>
                                <a:pt x="3197" y="1164"/>
                              </a:lnTo>
                              <a:lnTo>
                                <a:pt x="3200" y="1170"/>
                              </a:lnTo>
                              <a:lnTo>
                                <a:pt x="3202" y="1178"/>
                              </a:lnTo>
                              <a:lnTo>
                                <a:pt x="3201" y="1185"/>
                              </a:lnTo>
                              <a:lnTo>
                                <a:pt x="3197" y="1192"/>
                              </a:lnTo>
                              <a:lnTo>
                                <a:pt x="3193" y="1197"/>
                              </a:lnTo>
                              <a:lnTo>
                                <a:pt x="3186" y="1200"/>
                              </a:lnTo>
                              <a:lnTo>
                                <a:pt x="3178" y="1201"/>
                              </a:lnTo>
                              <a:lnTo>
                                <a:pt x="3172" y="1200"/>
                              </a:lnTo>
                              <a:lnTo>
                                <a:pt x="3130" y="1190"/>
                              </a:lnTo>
                              <a:lnTo>
                                <a:pt x="3096" y="1183"/>
                              </a:lnTo>
                              <a:lnTo>
                                <a:pt x="3062" y="1178"/>
                              </a:lnTo>
                              <a:lnTo>
                                <a:pt x="3061" y="1178"/>
                              </a:lnTo>
                              <a:lnTo>
                                <a:pt x="3040" y="1176"/>
                              </a:lnTo>
                              <a:lnTo>
                                <a:pt x="3018" y="1176"/>
                              </a:lnTo>
                              <a:lnTo>
                                <a:pt x="2997" y="1179"/>
                              </a:lnTo>
                              <a:lnTo>
                                <a:pt x="2976" y="1185"/>
                              </a:lnTo>
                              <a:lnTo>
                                <a:pt x="2956" y="1193"/>
                              </a:lnTo>
                              <a:lnTo>
                                <a:pt x="2937" y="1204"/>
                              </a:lnTo>
                              <a:lnTo>
                                <a:pt x="2918" y="1216"/>
                              </a:lnTo>
                              <a:lnTo>
                                <a:pt x="2903" y="1232"/>
                              </a:lnTo>
                              <a:lnTo>
                                <a:pt x="2889" y="1248"/>
                              </a:lnTo>
                              <a:lnTo>
                                <a:pt x="2881" y="1262"/>
                              </a:lnTo>
                              <a:lnTo>
                                <a:pt x="2875" y="1276"/>
                              </a:lnTo>
                              <a:lnTo>
                                <a:pt x="2870" y="1294"/>
                              </a:lnTo>
                              <a:lnTo>
                                <a:pt x="2867" y="1313"/>
                              </a:lnTo>
                              <a:lnTo>
                                <a:pt x="2865" y="1331"/>
                              </a:lnTo>
                              <a:lnTo>
                                <a:pt x="2865" y="1350"/>
                              </a:lnTo>
                              <a:lnTo>
                                <a:pt x="2868" y="1369"/>
                              </a:lnTo>
                              <a:lnTo>
                                <a:pt x="2873" y="1387"/>
                              </a:lnTo>
                              <a:lnTo>
                                <a:pt x="2878" y="1405"/>
                              </a:lnTo>
                              <a:lnTo>
                                <a:pt x="2887" y="1422"/>
                              </a:lnTo>
                              <a:lnTo>
                                <a:pt x="2899" y="1442"/>
                              </a:lnTo>
                              <a:lnTo>
                                <a:pt x="2914" y="1461"/>
                              </a:lnTo>
                              <a:lnTo>
                                <a:pt x="2939" y="1490"/>
                              </a:lnTo>
                              <a:lnTo>
                                <a:pt x="2959" y="1507"/>
                              </a:lnTo>
                              <a:lnTo>
                                <a:pt x="2980" y="1523"/>
                              </a:lnTo>
                              <a:lnTo>
                                <a:pt x="2980" y="1524"/>
                              </a:lnTo>
                              <a:lnTo>
                                <a:pt x="2981" y="1524"/>
                              </a:lnTo>
                              <a:lnTo>
                                <a:pt x="3027" y="1566"/>
                              </a:lnTo>
                              <a:lnTo>
                                <a:pt x="3064" y="1593"/>
                              </a:lnTo>
                              <a:lnTo>
                                <a:pt x="3098" y="1622"/>
                              </a:lnTo>
                              <a:lnTo>
                                <a:pt x="3131" y="1653"/>
                              </a:lnTo>
                              <a:lnTo>
                                <a:pt x="3160" y="1685"/>
                              </a:lnTo>
                              <a:lnTo>
                                <a:pt x="3189" y="1721"/>
                              </a:lnTo>
                              <a:lnTo>
                                <a:pt x="3215" y="1757"/>
                              </a:lnTo>
                              <a:lnTo>
                                <a:pt x="3238" y="1796"/>
                              </a:lnTo>
                              <a:lnTo>
                                <a:pt x="3260" y="1835"/>
                              </a:lnTo>
                              <a:lnTo>
                                <a:pt x="3260" y="1838"/>
                              </a:lnTo>
                              <a:lnTo>
                                <a:pt x="3260" y="1839"/>
                              </a:lnTo>
                              <a:lnTo>
                                <a:pt x="3272" y="1872"/>
                              </a:lnTo>
                              <a:lnTo>
                                <a:pt x="3280" y="1907"/>
                              </a:lnTo>
                              <a:lnTo>
                                <a:pt x="3285" y="1943"/>
                              </a:lnTo>
                              <a:lnTo>
                                <a:pt x="3287" y="1979"/>
                              </a:lnTo>
                              <a:lnTo>
                                <a:pt x="3286" y="2015"/>
                              </a:lnTo>
                              <a:lnTo>
                                <a:pt x="3281" y="2050"/>
                              </a:lnTo>
                              <a:lnTo>
                                <a:pt x="3275" y="2085"/>
                              </a:lnTo>
                              <a:lnTo>
                                <a:pt x="3264" y="2120"/>
                              </a:lnTo>
                              <a:lnTo>
                                <a:pt x="3262" y="2124"/>
                              </a:lnTo>
                              <a:lnTo>
                                <a:pt x="3250" y="2145"/>
                              </a:lnTo>
                              <a:lnTo>
                                <a:pt x="3279" y="2131"/>
                              </a:lnTo>
                              <a:lnTo>
                                <a:pt x="3308" y="2120"/>
                              </a:lnTo>
                              <a:lnTo>
                                <a:pt x="3335" y="2110"/>
                              </a:lnTo>
                              <a:lnTo>
                                <a:pt x="3363" y="2103"/>
                              </a:lnTo>
                              <a:lnTo>
                                <a:pt x="3389" y="2098"/>
                              </a:lnTo>
                              <a:lnTo>
                                <a:pt x="3418" y="2094"/>
                              </a:lnTo>
                              <a:lnTo>
                                <a:pt x="3446" y="2092"/>
                              </a:lnTo>
                              <a:lnTo>
                                <a:pt x="3473" y="2091"/>
                              </a:lnTo>
                              <a:lnTo>
                                <a:pt x="3502" y="2092"/>
                              </a:lnTo>
                              <a:lnTo>
                                <a:pt x="3530" y="2094"/>
                              </a:lnTo>
                              <a:lnTo>
                                <a:pt x="3585" y="2103"/>
                              </a:lnTo>
                              <a:lnTo>
                                <a:pt x="3639" y="2120"/>
                              </a:lnTo>
                              <a:lnTo>
                                <a:pt x="3665" y="2130"/>
                              </a:lnTo>
                              <a:lnTo>
                                <a:pt x="3690" y="2142"/>
                              </a:lnTo>
                              <a:lnTo>
                                <a:pt x="3715" y="2156"/>
                              </a:lnTo>
                              <a:lnTo>
                                <a:pt x="3739" y="2169"/>
                              </a:lnTo>
                              <a:lnTo>
                                <a:pt x="3767" y="2188"/>
                              </a:lnTo>
                              <a:lnTo>
                                <a:pt x="3793" y="2209"/>
                              </a:lnTo>
                              <a:lnTo>
                                <a:pt x="3817" y="2231"/>
                              </a:lnTo>
                              <a:lnTo>
                                <a:pt x="3840" y="2255"/>
                              </a:lnTo>
                              <a:lnTo>
                                <a:pt x="3874" y="2295"/>
                              </a:lnTo>
                              <a:lnTo>
                                <a:pt x="3905" y="2337"/>
                              </a:lnTo>
                              <a:lnTo>
                                <a:pt x="3905" y="2347"/>
                              </a:lnTo>
                              <a:lnTo>
                                <a:pt x="3902" y="2358"/>
                              </a:lnTo>
                              <a:lnTo>
                                <a:pt x="3897" y="2366"/>
                              </a:lnTo>
                              <a:lnTo>
                                <a:pt x="3889" y="2373"/>
                              </a:lnTo>
                              <a:lnTo>
                                <a:pt x="3880" y="2376"/>
                              </a:lnTo>
                              <a:lnTo>
                                <a:pt x="3870" y="2377"/>
                              </a:lnTo>
                              <a:lnTo>
                                <a:pt x="3859" y="2376"/>
                              </a:lnTo>
                              <a:lnTo>
                                <a:pt x="3851" y="2371"/>
                              </a:lnTo>
                              <a:lnTo>
                                <a:pt x="3837" y="2365"/>
                              </a:lnTo>
                              <a:lnTo>
                                <a:pt x="3805" y="2352"/>
                              </a:lnTo>
                              <a:lnTo>
                                <a:pt x="3773" y="2341"/>
                              </a:lnTo>
                              <a:lnTo>
                                <a:pt x="3739" y="2335"/>
                              </a:lnTo>
                              <a:lnTo>
                                <a:pt x="3706" y="2332"/>
                              </a:lnTo>
                              <a:lnTo>
                                <a:pt x="3671" y="2332"/>
                              </a:lnTo>
                              <a:lnTo>
                                <a:pt x="3638" y="2335"/>
                              </a:lnTo>
                              <a:lnTo>
                                <a:pt x="3604" y="2342"/>
                              </a:lnTo>
                              <a:lnTo>
                                <a:pt x="3572" y="2353"/>
                              </a:lnTo>
                              <a:lnTo>
                                <a:pt x="3546" y="2366"/>
                              </a:lnTo>
                              <a:lnTo>
                                <a:pt x="3521" y="2381"/>
                              </a:lnTo>
                              <a:lnTo>
                                <a:pt x="3504" y="2396"/>
                              </a:lnTo>
                              <a:lnTo>
                                <a:pt x="3489" y="2410"/>
                              </a:lnTo>
                              <a:lnTo>
                                <a:pt x="3473" y="2426"/>
                              </a:lnTo>
                              <a:lnTo>
                                <a:pt x="3459" y="2442"/>
                              </a:lnTo>
                              <a:lnTo>
                                <a:pt x="3446" y="2460"/>
                              </a:lnTo>
                              <a:lnTo>
                                <a:pt x="3433" y="2478"/>
                              </a:lnTo>
                              <a:lnTo>
                                <a:pt x="3422" y="2497"/>
                              </a:lnTo>
                              <a:lnTo>
                                <a:pt x="3411" y="2515"/>
                              </a:lnTo>
                              <a:lnTo>
                                <a:pt x="3398" y="2551"/>
                              </a:lnTo>
                              <a:lnTo>
                                <a:pt x="3387" y="2589"/>
                              </a:lnTo>
                              <a:lnTo>
                                <a:pt x="3379" y="2626"/>
                              </a:lnTo>
                              <a:lnTo>
                                <a:pt x="3372" y="2664"/>
                              </a:lnTo>
                              <a:lnTo>
                                <a:pt x="3369" y="2701"/>
                              </a:lnTo>
                              <a:lnTo>
                                <a:pt x="3369" y="2739"/>
                              </a:lnTo>
                              <a:lnTo>
                                <a:pt x="3371" y="2778"/>
                              </a:lnTo>
                              <a:lnTo>
                                <a:pt x="3376" y="2816"/>
                              </a:lnTo>
                              <a:lnTo>
                                <a:pt x="3386" y="2856"/>
                              </a:lnTo>
                              <a:lnTo>
                                <a:pt x="3397" y="2894"/>
                              </a:lnTo>
                              <a:lnTo>
                                <a:pt x="3410" y="2932"/>
                              </a:lnTo>
                              <a:lnTo>
                                <a:pt x="3426" y="2970"/>
                              </a:lnTo>
                              <a:lnTo>
                                <a:pt x="3459" y="3030"/>
                              </a:lnTo>
                              <a:lnTo>
                                <a:pt x="3494" y="3088"/>
                              </a:lnTo>
                              <a:lnTo>
                                <a:pt x="3529" y="3146"/>
                              </a:lnTo>
                              <a:lnTo>
                                <a:pt x="3565" y="3204"/>
                              </a:lnTo>
                              <a:lnTo>
                                <a:pt x="3566" y="3204"/>
                              </a:lnTo>
                              <a:lnTo>
                                <a:pt x="3569" y="3210"/>
                              </a:lnTo>
                              <a:lnTo>
                                <a:pt x="3570" y="3211"/>
                              </a:lnTo>
                              <a:lnTo>
                                <a:pt x="3591" y="3257"/>
                              </a:lnTo>
                              <a:lnTo>
                                <a:pt x="3608" y="3304"/>
                              </a:lnTo>
                              <a:lnTo>
                                <a:pt x="3623" y="3352"/>
                              </a:lnTo>
                              <a:lnTo>
                                <a:pt x="3633" y="3401"/>
                              </a:lnTo>
                              <a:lnTo>
                                <a:pt x="3639" y="3421"/>
                              </a:lnTo>
                              <a:lnTo>
                                <a:pt x="3639" y="3422"/>
                              </a:lnTo>
                              <a:lnTo>
                                <a:pt x="3647" y="3463"/>
                              </a:lnTo>
                              <a:lnTo>
                                <a:pt x="3652" y="3503"/>
                              </a:lnTo>
                              <a:lnTo>
                                <a:pt x="3655" y="3545"/>
                              </a:lnTo>
                              <a:lnTo>
                                <a:pt x="3654" y="3587"/>
                              </a:lnTo>
                              <a:lnTo>
                                <a:pt x="3651" y="3627"/>
                              </a:lnTo>
                              <a:lnTo>
                                <a:pt x="3644" y="3668"/>
                              </a:lnTo>
                              <a:lnTo>
                                <a:pt x="3635" y="3709"/>
                              </a:lnTo>
                              <a:lnTo>
                                <a:pt x="3623" y="3748"/>
                              </a:lnTo>
                              <a:lnTo>
                                <a:pt x="3613" y="3775"/>
                              </a:lnTo>
                              <a:lnTo>
                                <a:pt x="3602" y="3799"/>
                              </a:lnTo>
                              <a:lnTo>
                                <a:pt x="3576" y="3848"/>
                              </a:lnTo>
                              <a:lnTo>
                                <a:pt x="3559" y="3870"/>
                              </a:lnTo>
                              <a:lnTo>
                                <a:pt x="3542" y="3892"/>
                              </a:lnTo>
                              <a:lnTo>
                                <a:pt x="3524" y="3912"/>
                              </a:lnTo>
                              <a:lnTo>
                                <a:pt x="3504" y="3930"/>
                              </a:lnTo>
                              <a:lnTo>
                                <a:pt x="3481" y="3952"/>
                              </a:lnTo>
                              <a:lnTo>
                                <a:pt x="3457" y="3973"/>
                              </a:lnTo>
                              <a:lnTo>
                                <a:pt x="3433" y="3993"/>
                              </a:lnTo>
                              <a:lnTo>
                                <a:pt x="3409" y="4012"/>
                              </a:lnTo>
                              <a:lnTo>
                                <a:pt x="3383" y="4029"/>
                              </a:lnTo>
                              <a:lnTo>
                                <a:pt x="3356" y="4046"/>
                              </a:lnTo>
                              <a:lnTo>
                                <a:pt x="3329" y="4062"/>
                              </a:lnTo>
                              <a:lnTo>
                                <a:pt x="3302" y="4077"/>
                              </a:lnTo>
                              <a:lnTo>
                                <a:pt x="3274" y="4091"/>
                              </a:lnTo>
                              <a:lnTo>
                                <a:pt x="3245" y="4103"/>
                              </a:lnTo>
                              <a:lnTo>
                                <a:pt x="3217" y="4115"/>
                              </a:lnTo>
                              <a:lnTo>
                                <a:pt x="3187" y="4127"/>
                              </a:lnTo>
                              <a:lnTo>
                                <a:pt x="3157" y="4136"/>
                              </a:lnTo>
                              <a:lnTo>
                                <a:pt x="3128" y="4144"/>
                              </a:lnTo>
                              <a:lnTo>
                                <a:pt x="3097" y="4152"/>
                              </a:lnTo>
                              <a:lnTo>
                                <a:pt x="3067" y="4158"/>
                              </a:lnTo>
                              <a:lnTo>
                                <a:pt x="2993" y="4175"/>
                              </a:lnTo>
                              <a:lnTo>
                                <a:pt x="2919" y="4189"/>
                              </a:lnTo>
                              <a:lnTo>
                                <a:pt x="2845" y="4201"/>
                              </a:lnTo>
                              <a:lnTo>
                                <a:pt x="2770" y="4210"/>
                              </a:lnTo>
                              <a:lnTo>
                                <a:pt x="2710" y="4219"/>
                              </a:lnTo>
                              <a:lnTo>
                                <a:pt x="2651" y="4232"/>
                              </a:lnTo>
                              <a:lnTo>
                                <a:pt x="2593" y="4247"/>
                              </a:lnTo>
                              <a:lnTo>
                                <a:pt x="2534" y="4265"/>
                              </a:lnTo>
                              <a:lnTo>
                                <a:pt x="2478" y="4284"/>
                              </a:lnTo>
                              <a:lnTo>
                                <a:pt x="2422" y="4308"/>
                              </a:lnTo>
                              <a:lnTo>
                                <a:pt x="2367" y="4333"/>
                              </a:lnTo>
                              <a:lnTo>
                                <a:pt x="2313" y="4361"/>
                              </a:lnTo>
                              <a:lnTo>
                                <a:pt x="2273" y="4388"/>
                              </a:lnTo>
                              <a:lnTo>
                                <a:pt x="2234" y="4414"/>
                              </a:lnTo>
                              <a:lnTo>
                                <a:pt x="2196" y="4445"/>
                              </a:lnTo>
                              <a:lnTo>
                                <a:pt x="2160" y="4475"/>
                              </a:lnTo>
                              <a:lnTo>
                                <a:pt x="2125" y="4507"/>
                              </a:lnTo>
                              <a:lnTo>
                                <a:pt x="2091" y="4542"/>
                              </a:lnTo>
                              <a:lnTo>
                                <a:pt x="2059" y="4577"/>
                              </a:lnTo>
                              <a:lnTo>
                                <a:pt x="2028" y="4614"/>
                              </a:lnTo>
                              <a:lnTo>
                                <a:pt x="1995" y="4659"/>
                              </a:lnTo>
                              <a:lnTo>
                                <a:pt x="1963" y="4706"/>
                              </a:lnTo>
                              <a:lnTo>
                                <a:pt x="1958" y="4710"/>
                              </a:lnTo>
                              <a:lnTo>
                                <a:pt x="1953" y="4712"/>
                              </a:lnTo>
                              <a:lnTo>
                                <a:pt x="1946" y="4710"/>
                              </a:lnTo>
                              <a:lnTo>
                                <a:pt x="1943" y="4705"/>
                              </a:lnTo>
                              <a:lnTo>
                                <a:pt x="1903" y="4649"/>
                              </a:lnTo>
                              <a:lnTo>
                                <a:pt x="1861" y="4596"/>
                              </a:lnTo>
                              <a:lnTo>
                                <a:pt x="1831" y="4561"/>
                              </a:lnTo>
                              <a:lnTo>
                                <a:pt x="1801" y="4528"/>
                              </a:lnTo>
                              <a:lnTo>
                                <a:pt x="1768" y="4496"/>
                              </a:lnTo>
                              <a:lnTo>
                                <a:pt x="1735" y="4466"/>
                              </a:lnTo>
                              <a:lnTo>
                                <a:pt x="1700" y="4436"/>
                              </a:lnTo>
                              <a:lnTo>
                                <a:pt x="1628" y="4383"/>
                              </a:lnTo>
                              <a:lnTo>
                                <a:pt x="1590" y="4359"/>
                              </a:lnTo>
                              <a:lnTo>
                                <a:pt x="1536" y="4331"/>
                              </a:lnTo>
                              <a:lnTo>
                                <a:pt x="1481" y="4305"/>
                              </a:lnTo>
                              <a:lnTo>
                                <a:pt x="1425" y="4282"/>
                              </a:lnTo>
                              <a:lnTo>
                                <a:pt x="1368" y="4262"/>
                              </a:lnTo>
                              <a:lnTo>
                                <a:pt x="1310" y="4245"/>
                              </a:lnTo>
                              <a:lnTo>
                                <a:pt x="1251" y="4230"/>
                              </a:lnTo>
                              <a:lnTo>
                                <a:pt x="1192" y="4217"/>
                              </a:lnTo>
                              <a:lnTo>
                                <a:pt x="1132" y="4208"/>
                              </a:lnTo>
                              <a:lnTo>
                                <a:pt x="1058" y="4199"/>
                              </a:lnTo>
                              <a:lnTo>
                                <a:pt x="983" y="4187"/>
                              </a:lnTo>
                              <a:lnTo>
                                <a:pt x="909" y="4173"/>
                              </a:lnTo>
                              <a:lnTo>
                                <a:pt x="836" y="4156"/>
                              </a:lnTo>
                              <a:lnTo>
                                <a:pt x="800" y="4149"/>
                              </a:lnTo>
                              <a:lnTo>
                                <a:pt x="764" y="4139"/>
                              </a:lnTo>
                              <a:lnTo>
                                <a:pt x="728" y="4128"/>
                              </a:lnTo>
                              <a:lnTo>
                                <a:pt x="694" y="4116"/>
                              </a:lnTo>
                              <a:lnTo>
                                <a:pt x="659" y="4102"/>
                              </a:lnTo>
                              <a:lnTo>
                                <a:pt x="625" y="4087"/>
                              </a:lnTo>
                              <a:lnTo>
                                <a:pt x="591" y="4070"/>
                              </a:lnTo>
                              <a:lnTo>
                                <a:pt x="559" y="4051"/>
                              </a:lnTo>
                              <a:lnTo>
                                <a:pt x="527" y="4031"/>
                              </a:lnTo>
                              <a:lnTo>
                                <a:pt x="497" y="4010"/>
                              </a:lnTo>
                              <a:lnTo>
                                <a:pt x="467" y="3988"/>
                              </a:lnTo>
                              <a:lnTo>
                                <a:pt x="438" y="3965"/>
                              </a:lnTo>
                              <a:lnTo>
                                <a:pt x="411" y="3940"/>
                              </a:lnTo>
                              <a:lnTo>
                                <a:pt x="384" y="3914"/>
                              </a:lnTo>
                              <a:lnTo>
                                <a:pt x="359" y="3887"/>
                              </a:lnTo>
                              <a:lnTo>
                                <a:pt x="334" y="3858"/>
                              </a:lnTo>
                              <a:lnTo>
                                <a:pt x="331" y="3855"/>
                              </a:lnTo>
                              <a:lnTo>
                                <a:pt x="311" y="3819"/>
                              </a:lnTo>
                              <a:lnTo>
                                <a:pt x="294" y="3782"/>
                              </a:lnTo>
                              <a:lnTo>
                                <a:pt x="280" y="3745"/>
                              </a:lnTo>
                              <a:lnTo>
                                <a:pt x="267" y="3705"/>
                              </a:lnTo>
                              <a:lnTo>
                                <a:pt x="258" y="3666"/>
                              </a:lnTo>
                              <a:lnTo>
                                <a:pt x="252" y="3625"/>
                              </a:lnTo>
                              <a:lnTo>
                                <a:pt x="248" y="3584"/>
                              </a:lnTo>
                              <a:lnTo>
                                <a:pt x="247" y="3544"/>
                              </a:lnTo>
                              <a:lnTo>
                                <a:pt x="252" y="3490"/>
                              </a:lnTo>
                              <a:lnTo>
                                <a:pt x="259" y="3438"/>
                              </a:lnTo>
                              <a:lnTo>
                                <a:pt x="270" y="3386"/>
                              </a:lnTo>
                              <a:lnTo>
                                <a:pt x="285" y="3335"/>
                              </a:lnTo>
                              <a:lnTo>
                                <a:pt x="302" y="3285"/>
                              </a:lnTo>
                              <a:lnTo>
                                <a:pt x="323" y="3236"/>
                              </a:lnTo>
                              <a:lnTo>
                                <a:pt x="347" y="3190"/>
                              </a:lnTo>
                              <a:lnTo>
                                <a:pt x="374" y="3143"/>
                              </a:lnTo>
                              <a:lnTo>
                                <a:pt x="426" y="3056"/>
                              </a:lnTo>
                              <a:lnTo>
                                <a:pt x="477" y="2968"/>
                              </a:lnTo>
                              <a:lnTo>
                                <a:pt x="492" y="2930"/>
                              </a:lnTo>
                              <a:lnTo>
                                <a:pt x="505" y="2891"/>
                              </a:lnTo>
                              <a:lnTo>
                                <a:pt x="517" y="2853"/>
                              </a:lnTo>
                              <a:lnTo>
                                <a:pt x="526" y="2814"/>
                              </a:lnTo>
                              <a:lnTo>
                                <a:pt x="531" y="2775"/>
                              </a:lnTo>
                              <a:lnTo>
                                <a:pt x="534" y="2737"/>
                              </a:lnTo>
                              <a:lnTo>
                                <a:pt x="533" y="2699"/>
                              </a:lnTo>
                              <a:lnTo>
                                <a:pt x="530" y="2662"/>
                              </a:lnTo>
                              <a:lnTo>
                                <a:pt x="524" y="2623"/>
                              </a:lnTo>
                              <a:lnTo>
                                <a:pt x="516" y="2586"/>
                              </a:lnTo>
                              <a:lnTo>
                                <a:pt x="504" y="2549"/>
                              </a:lnTo>
                              <a:lnTo>
                                <a:pt x="491" y="2513"/>
                              </a:lnTo>
                              <a:lnTo>
                                <a:pt x="481" y="2495"/>
                              </a:lnTo>
                              <a:lnTo>
                                <a:pt x="469" y="2476"/>
                              </a:lnTo>
                              <a:lnTo>
                                <a:pt x="457" y="2457"/>
                              </a:lnTo>
                              <a:lnTo>
                                <a:pt x="443" y="2440"/>
                              </a:lnTo>
                              <a:lnTo>
                                <a:pt x="415" y="2407"/>
                              </a:lnTo>
                              <a:lnTo>
                                <a:pt x="398" y="2394"/>
                              </a:lnTo>
                              <a:lnTo>
                                <a:pt x="382" y="2378"/>
                              </a:lnTo>
                              <a:lnTo>
                                <a:pt x="357" y="2363"/>
                              </a:lnTo>
                              <a:lnTo>
                                <a:pt x="331" y="2351"/>
                              </a:lnTo>
                              <a:lnTo>
                                <a:pt x="300" y="2341"/>
                              </a:lnTo>
                              <a:lnTo>
                                <a:pt x="269" y="2334"/>
                              </a:lnTo>
                              <a:lnTo>
                                <a:pt x="237" y="2331"/>
                              </a:lnTo>
                              <a:lnTo>
                                <a:pt x="205" y="2330"/>
                              </a:lnTo>
                              <a:lnTo>
                                <a:pt x="173" y="2332"/>
                              </a:lnTo>
                              <a:lnTo>
                                <a:pt x="141" y="2337"/>
                              </a:lnTo>
                              <a:lnTo>
                                <a:pt x="111" y="2345"/>
                              </a:lnTo>
                              <a:lnTo>
                                <a:pt x="80" y="2355"/>
                              </a:lnTo>
                              <a:lnTo>
                                <a:pt x="33" y="2376"/>
                              </a:lnTo>
                              <a:lnTo>
                                <a:pt x="26" y="2375"/>
                              </a:lnTo>
                              <a:lnTo>
                                <a:pt x="19" y="2373"/>
                              </a:lnTo>
                              <a:lnTo>
                                <a:pt x="12" y="2369"/>
                              </a:lnTo>
                              <a:lnTo>
                                <a:pt x="8" y="2363"/>
                              </a:lnTo>
                              <a:lnTo>
                                <a:pt x="4" y="2356"/>
                              </a:lnTo>
                              <a:lnTo>
                                <a:pt x="1" y="2349"/>
                              </a:lnTo>
                              <a:lnTo>
                                <a:pt x="0" y="2342"/>
                              </a:lnTo>
                              <a:lnTo>
                                <a:pt x="1" y="2334"/>
                              </a:lnTo>
                              <a:lnTo>
                                <a:pt x="35" y="2286"/>
                              </a:lnTo>
                              <a:lnTo>
                                <a:pt x="63" y="2252"/>
                              </a:lnTo>
                              <a:lnTo>
                                <a:pt x="95" y="2221"/>
                              </a:lnTo>
                              <a:lnTo>
                                <a:pt x="128" y="2193"/>
                              </a:lnTo>
                              <a:lnTo>
                                <a:pt x="164" y="2167"/>
                              </a:lnTo>
                              <a:lnTo>
                                <a:pt x="188" y="2153"/>
                              </a:lnTo>
                              <a:lnTo>
                                <a:pt x="213" y="2139"/>
                              </a:lnTo>
                              <a:lnTo>
                                <a:pt x="238" y="2128"/>
                              </a:lnTo>
                              <a:lnTo>
                                <a:pt x="265" y="2117"/>
                              </a:lnTo>
                              <a:lnTo>
                                <a:pt x="290" y="2109"/>
                              </a:lnTo>
                              <a:lnTo>
                                <a:pt x="318" y="2101"/>
                              </a:lnTo>
                              <a:lnTo>
                                <a:pt x="374" y="2092"/>
                              </a:lnTo>
                              <a:lnTo>
                                <a:pt x="401" y="2089"/>
                              </a:lnTo>
                              <a:lnTo>
                                <a:pt x="429" y="2088"/>
                              </a:lnTo>
                              <a:lnTo>
                                <a:pt x="458" y="2089"/>
                              </a:lnTo>
                              <a:lnTo>
                                <a:pt x="485" y="2092"/>
                              </a:lnTo>
                              <a:lnTo>
                                <a:pt x="513" y="2095"/>
                              </a:lnTo>
                              <a:lnTo>
                                <a:pt x="541" y="2101"/>
                              </a:lnTo>
                              <a:lnTo>
                                <a:pt x="567" y="2108"/>
                              </a:lnTo>
                              <a:lnTo>
                                <a:pt x="594" y="2117"/>
                              </a:lnTo>
                              <a:lnTo>
                                <a:pt x="595" y="2117"/>
                              </a:lnTo>
                              <a:lnTo>
                                <a:pt x="624" y="2129"/>
                              </a:lnTo>
                              <a:lnTo>
                                <a:pt x="652" y="2143"/>
                              </a:lnTo>
                              <a:lnTo>
                                <a:pt x="640" y="2122"/>
                              </a:lnTo>
                              <a:lnTo>
                                <a:pt x="638" y="2117"/>
                              </a:lnTo>
                              <a:lnTo>
                                <a:pt x="629" y="2082"/>
                              </a:lnTo>
                              <a:lnTo>
                                <a:pt x="621" y="2048"/>
                              </a:lnTo>
                              <a:lnTo>
                                <a:pt x="617" y="2013"/>
                              </a:lnTo>
                              <a:lnTo>
                                <a:pt x="616" y="1977"/>
                              </a:lnTo>
                              <a:lnTo>
                                <a:pt x="618" y="1941"/>
                              </a:lnTo>
                              <a:lnTo>
                                <a:pt x="623" y="1905"/>
                              </a:lnTo>
                              <a:lnTo>
                                <a:pt x="631" y="1870"/>
                              </a:lnTo>
                              <a:lnTo>
                                <a:pt x="642" y="1836"/>
                              </a:lnTo>
                              <a:lnTo>
                                <a:pt x="643" y="1835"/>
                              </a:lnTo>
                              <a:lnTo>
                                <a:pt x="644" y="1833"/>
                              </a:lnTo>
                              <a:lnTo>
                                <a:pt x="665" y="1793"/>
                              </a:lnTo>
                              <a:lnTo>
                                <a:pt x="689" y="1755"/>
                              </a:lnTo>
                              <a:lnTo>
                                <a:pt x="715" y="1719"/>
                              </a:lnTo>
                              <a:lnTo>
                                <a:pt x="742" y="1683"/>
                              </a:lnTo>
                              <a:lnTo>
                                <a:pt x="773" y="1651"/>
                              </a:lnTo>
                              <a:lnTo>
                                <a:pt x="805" y="1619"/>
                              </a:lnTo>
                              <a:lnTo>
                                <a:pt x="839" y="1590"/>
                              </a:lnTo>
                              <a:lnTo>
                                <a:pt x="875" y="1564"/>
                              </a:lnTo>
                              <a:lnTo>
                                <a:pt x="923" y="1522"/>
                              </a:lnTo>
                              <a:lnTo>
                                <a:pt x="924" y="1521"/>
                              </a:lnTo>
                              <a:lnTo>
                                <a:pt x="964" y="1488"/>
                              </a:lnTo>
                              <a:lnTo>
                                <a:pt x="989" y="1459"/>
                              </a:lnTo>
                              <a:lnTo>
                                <a:pt x="1003" y="1441"/>
                              </a:lnTo>
                              <a:lnTo>
                                <a:pt x="1015" y="1420"/>
                              </a:lnTo>
                              <a:lnTo>
                                <a:pt x="1016" y="1420"/>
                              </a:lnTo>
                              <a:lnTo>
                                <a:pt x="1024" y="1402"/>
                              </a:lnTo>
                              <a:lnTo>
                                <a:pt x="1031" y="1385"/>
                              </a:lnTo>
                              <a:lnTo>
                                <a:pt x="1035" y="1366"/>
                              </a:lnTo>
                              <a:lnTo>
                                <a:pt x="1037" y="1348"/>
                              </a:lnTo>
                              <a:lnTo>
                                <a:pt x="1037" y="1329"/>
                              </a:lnTo>
                              <a:lnTo>
                                <a:pt x="1037" y="1311"/>
                              </a:lnTo>
                              <a:lnTo>
                                <a:pt x="1033" y="1292"/>
                              </a:lnTo>
                              <a:lnTo>
                                <a:pt x="1028" y="1273"/>
                              </a:lnTo>
                              <a:lnTo>
                                <a:pt x="1021" y="1259"/>
                              </a:lnTo>
                              <a:lnTo>
                                <a:pt x="1014" y="1246"/>
                              </a:lnTo>
                              <a:lnTo>
                                <a:pt x="1000" y="1229"/>
                              </a:lnTo>
                              <a:lnTo>
                                <a:pt x="984" y="1214"/>
                              </a:lnTo>
                              <a:lnTo>
                                <a:pt x="967" y="1201"/>
                              </a:lnTo>
                              <a:lnTo>
                                <a:pt x="948" y="1191"/>
                              </a:lnTo>
                              <a:lnTo>
                                <a:pt x="928" y="1183"/>
                              </a:lnTo>
                              <a:lnTo>
                                <a:pt x="907" y="1177"/>
                              </a:lnTo>
                              <a:lnTo>
                                <a:pt x="885" y="1174"/>
                              </a:lnTo>
                              <a:lnTo>
                                <a:pt x="863" y="1174"/>
                              </a:lnTo>
                              <a:lnTo>
                                <a:pt x="842" y="1176"/>
                              </a:lnTo>
                              <a:lnTo>
                                <a:pt x="841" y="1176"/>
                              </a:lnTo>
                              <a:lnTo>
                                <a:pt x="806" y="1181"/>
                              </a:lnTo>
                              <a:lnTo>
                                <a:pt x="773" y="1187"/>
                              </a:lnTo>
                              <a:lnTo>
                                <a:pt x="730" y="1199"/>
                              </a:lnTo>
                              <a:lnTo>
                                <a:pt x="721" y="1200"/>
                              </a:lnTo>
                              <a:lnTo>
                                <a:pt x="712" y="1199"/>
                              </a:lnTo>
                              <a:lnTo>
                                <a:pt x="704" y="1193"/>
                              </a:lnTo>
                              <a:lnTo>
                                <a:pt x="699" y="1186"/>
                              </a:lnTo>
                              <a:lnTo>
                                <a:pt x="697" y="1177"/>
                              </a:lnTo>
                              <a:lnTo>
                                <a:pt x="699" y="1169"/>
                              </a:lnTo>
                              <a:lnTo>
                                <a:pt x="704" y="1161"/>
                              </a:lnTo>
                              <a:lnTo>
                                <a:pt x="712" y="1156"/>
                              </a:lnTo>
                              <a:lnTo>
                                <a:pt x="740" y="1128"/>
                              </a:lnTo>
                              <a:lnTo>
                                <a:pt x="773" y="1102"/>
                              </a:lnTo>
                              <a:lnTo>
                                <a:pt x="806" y="1076"/>
                              </a:lnTo>
                              <a:lnTo>
                                <a:pt x="807" y="1076"/>
                              </a:lnTo>
                              <a:lnTo>
                                <a:pt x="817" y="1069"/>
                              </a:lnTo>
                              <a:lnTo>
                                <a:pt x="847" y="1049"/>
                              </a:lnTo>
                              <a:lnTo>
                                <a:pt x="880" y="1032"/>
                              </a:lnTo>
                              <a:lnTo>
                                <a:pt x="914" y="1017"/>
                              </a:lnTo>
                              <a:lnTo>
                                <a:pt x="950" y="1006"/>
                              </a:lnTo>
                              <a:lnTo>
                                <a:pt x="980" y="999"/>
                              </a:lnTo>
                              <a:lnTo>
                                <a:pt x="1011" y="995"/>
                              </a:lnTo>
                              <a:lnTo>
                                <a:pt x="914" y="966"/>
                              </a:lnTo>
                              <a:lnTo>
                                <a:pt x="819" y="933"/>
                              </a:lnTo>
                              <a:lnTo>
                                <a:pt x="725" y="900"/>
                              </a:lnTo>
                              <a:lnTo>
                                <a:pt x="631" y="862"/>
                              </a:lnTo>
                              <a:lnTo>
                                <a:pt x="539" y="822"/>
                              </a:lnTo>
                              <a:lnTo>
                                <a:pt x="448" y="779"/>
                              </a:lnTo>
                              <a:lnTo>
                                <a:pt x="358" y="734"/>
                              </a:lnTo>
                              <a:lnTo>
                                <a:pt x="269" y="686"/>
                              </a:lnTo>
                              <a:lnTo>
                                <a:pt x="237" y="659"/>
                              </a:lnTo>
                              <a:lnTo>
                                <a:pt x="125" y="724"/>
                              </a:lnTo>
                              <a:lnTo>
                                <a:pt x="33" y="536"/>
                              </a:lnTo>
                              <a:lnTo>
                                <a:pt x="228" y="424"/>
                              </a:lnTo>
                              <a:lnTo>
                                <a:pt x="313" y="598"/>
                              </a:lnTo>
                              <a:lnTo>
                                <a:pt x="396" y="559"/>
                              </a:lnTo>
                              <a:lnTo>
                                <a:pt x="316" y="375"/>
                              </a:lnTo>
                              <a:lnTo>
                                <a:pt x="517" y="277"/>
                              </a:lnTo>
                              <a:lnTo>
                                <a:pt x="599" y="468"/>
                              </a:lnTo>
                              <a:lnTo>
                                <a:pt x="686" y="427"/>
                              </a:lnTo>
                              <a:lnTo>
                                <a:pt x="620" y="237"/>
                              </a:lnTo>
                              <a:lnTo>
                                <a:pt x="832" y="163"/>
                              </a:lnTo>
                              <a:lnTo>
                                <a:pt x="902" y="362"/>
                              </a:lnTo>
                              <a:lnTo>
                                <a:pt x="800" y="398"/>
                              </a:lnTo>
                              <a:lnTo>
                                <a:pt x="877" y="568"/>
                              </a:lnTo>
                              <a:lnTo>
                                <a:pt x="948" y="541"/>
                              </a:lnTo>
                              <a:lnTo>
                                <a:pt x="1018" y="515"/>
                              </a:lnTo>
                              <a:lnTo>
                                <a:pt x="1089" y="492"/>
                              </a:lnTo>
                              <a:lnTo>
                                <a:pt x="1162" y="470"/>
                              </a:lnTo>
                              <a:lnTo>
                                <a:pt x="1124" y="294"/>
                              </a:lnTo>
                              <a:lnTo>
                                <a:pt x="1005" y="322"/>
                              </a:lnTo>
                              <a:lnTo>
                                <a:pt x="961" y="115"/>
                              </a:lnTo>
                              <a:lnTo>
                                <a:pt x="1190" y="60"/>
                              </a:lnTo>
                              <a:lnTo>
                                <a:pt x="1225" y="223"/>
                              </a:lnTo>
                              <a:lnTo>
                                <a:pt x="1274" y="216"/>
                              </a:lnTo>
                              <a:lnTo>
                                <a:pt x="1322" y="205"/>
                              </a:lnTo>
                              <a:lnTo>
                                <a:pt x="1305" y="41"/>
                              </a:lnTo>
                              <a:lnTo>
                                <a:pt x="1524" y="12"/>
                              </a:lnTo>
                              <a:lnTo>
                                <a:pt x="1541" y="173"/>
                              </a:lnTo>
                              <a:lnTo>
                                <a:pt x="1639" y="168"/>
                              </a:lnTo>
                              <a:lnTo>
                                <a:pt x="1635" y="6"/>
                              </a:lnTo>
                              <a:lnTo>
                                <a:pt x="1861" y="0"/>
                              </a:lnTo>
                              <a:lnTo>
                                <a:pt x="1866" y="211"/>
                              </a:lnTo>
                              <a:lnTo>
                                <a:pt x="1752" y="215"/>
                              </a:lnTo>
                              <a:lnTo>
                                <a:pt x="1755" y="367"/>
                              </a:lnTo>
                              <a:lnTo>
                                <a:pt x="1826" y="363"/>
                              </a:lnTo>
                              <a:lnTo>
                                <a:pt x="1895" y="361"/>
                              </a:lnTo>
                              <a:lnTo>
                                <a:pt x="1966" y="360"/>
                              </a:lnTo>
                              <a:lnTo>
                                <a:pt x="2036" y="362"/>
                              </a:lnTo>
                              <a:lnTo>
                                <a:pt x="2105" y="364"/>
                              </a:lnTo>
                              <a:lnTo>
                                <a:pt x="2172" y="368"/>
                              </a:lnTo>
                              <a:lnTo>
                                <a:pt x="2176" y="216"/>
                              </a:lnTo>
                              <a:lnTo>
                                <a:pt x="2063" y="212"/>
                              </a:lnTo>
                              <a:lnTo>
                                <a:pt x="2068" y="1"/>
                              </a:lnTo>
                              <a:lnTo>
                                <a:pt x="2179" y="3"/>
                              </a:lnTo>
                              <a:lnTo>
                                <a:pt x="2234" y="6"/>
                              </a:lnTo>
                              <a:lnTo>
                                <a:pt x="2293" y="7"/>
                              </a:lnTo>
                              <a:lnTo>
                                <a:pt x="2288" y="173"/>
                              </a:lnTo>
                              <a:lnTo>
                                <a:pt x="2386" y="181"/>
                              </a:lnTo>
                              <a:lnTo>
                                <a:pt x="2405" y="14"/>
                              </a:lnTo>
                              <a:lnTo>
                                <a:pt x="2519" y="29"/>
                              </a:lnTo>
                              <a:lnTo>
                                <a:pt x="2548" y="33"/>
                              </a:lnTo>
                              <a:lnTo>
                                <a:pt x="2623" y="43"/>
                              </a:lnTo>
                              <a:lnTo>
                                <a:pt x="2603" y="224"/>
                              </a:lnTo>
                              <a:lnTo>
                                <a:pt x="2652" y="231"/>
                              </a:lnTo>
                              <a:lnTo>
                                <a:pt x="2700" y="240"/>
                              </a:lnTo>
                              <a:lnTo>
                                <a:pt x="2738" y="63"/>
                              </a:lnTo>
                              <a:lnTo>
                                <a:pt x="2967" y="117"/>
                              </a:lnTo>
                              <a:lnTo>
                                <a:pt x="2922" y="324"/>
                              </a:lnTo>
                              <a:lnTo>
                                <a:pt x="2803" y="296"/>
                              </a:lnTo>
                              <a:lnTo>
                                <a:pt x="2766" y="474"/>
                              </a:lnTo>
                              <a:lnTo>
                                <a:pt x="2838" y="494"/>
                              </a:lnTo>
                              <a:lnTo>
                                <a:pt x="2909" y="519"/>
                              </a:lnTo>
                              <a:lnTo>
                                <a:pt x="2980" y="544"/>
                              </a:lnTo>
                              <a:lnTo>
                                <a:pt x="3050" y="571"/>
                              </a:lnTo>
                              <a:lnTo>
                                <a:pt x="3128" y="400"/>
                              </a:lnTo>
                              <a:lnTo>
                                <a:pt x="3026" y="366"/>
                              </a:lnTo>
                              <a:lnTo>
                                <a:pt x="3096" y="166"/>
                              </a:lnTo>
                              <a:lnTo>
                                <a:pt x="3308" y="240"/>
                              </a:lnTo>
                              <a:lnTo>
                                <a:pt x="3241" y="431"/>
                              </a:lnTo>
                              <a:lnTo>
                                <a:pt x="3328" y="471"/>
                              </a:lnTo>
                              <a:lnTo>
                                <a:pt x="3411" y="281"/>
                              </a:lnTo>
                              <a:lnTo>
                                <a:pt x="3611" y="380"/>
                              </a:lnTo>
                              <a:lnTo>
                                <a:pt x="3531" y="564"/>
                              </a:lnTo>
                              <a:lnTo>
                                <a:pt x="3614" y="602"/>
                              </a:lnTo>
                              <a:lnTo>
                                <a:pt x="3700" y="428"/>
                              </a:lnTo>
                              <a:lnTo>
                                <a:pt x="3894" y="542"/>
                              </a:lnTo>
                              <a:lnTo>
                                <a:pt x="3801" y="729"/>
                              </a:lnTo>
                              <a:lnTo>
                                <a:pt x="3690" y="664"/>
                              </a:lnTo>
                              <a:lnTo>
                                <a:pt x="3682" y="671"/>
                              </a:lnTo>
                              <a:lnTo>
                                <a:pt x="3651" y="692"/>
                              </a:lnTo>
                              <a:lnTo>
                                <a:pt x="3620" y="713"/>
                              </a:lnTo>
                              <a:lnTo>
                                <a:pt x="3588" y="731"/>
                              </a:lnTo>
                              <a:lnTo>
                                <a:pt x="3555" y="750"/>
                              </a:lnTo>
                              <a:lnTo>
                                <a:pt x="3522" y="767"/>
                              </a:lnTo>
                              <a:lnTo>
                                <a:pt x="3489" y="785"/>
                              </a:lnTo>
                              <a:lnTo>
                                <a:pt x="3420" y="815"/>
                              </a:lnTo>
                              <a:lnTo>
                                <a:pt x="3359" y="842"/>
                              </a:lnTo>
                              <a:lnTo>
                                <a:pt x="3297" y="868"/>
                              </a:lnTo>
                              <a:lnTo>
                                <a:pt x="3234" y="894"/>
                              </a:lnTo>
                              <a:lnTo>
                                <a:pt x="3171" y="917"/>
                              </a:lnTo>
                              <a:lnTo>
                                <a:pt x="3107" y="940"/>
                              </a:lnTo>
                              <a:lnTo>
                                <a:pt x="3043" y="961"/>
                              </a:lnTo>
                              <a:lnTo>
                                <a:pt x="2979" y="981"/>
                              </a:lnTo>
                              <a:lnTo>
                                <a:pt x="2914" y="10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63"/>
                      <wps:cNvSpPr>
                        <a:spLocks/>
                      </wps:cNvSpPr>
                      <wps:spPr bwMode="auto">
                        <a:xfrm>
                          <a:off x="8226" y="4579"/>
                          <a:ext cx="752" cy="634"/>
                        </a:xfrm>
                        <a:custGeom>
                          <a:avLst/>
                          <a:gdLst>
                            <a:gd name="T0" fmla="*/ 489 w 752"/>
                            <a:gd name="T1" fmla="*/ 150 h 634"/>
                            <a:gd name="T2" fmla="*/ 643 w 752"/>
                            <a:gd name="T3" fmla="*/ 46 h 634"/>
                            <a:gd name="T4" fmla="*/ 645 w 752"/>
                            <a:gd name="T5" fmla="*/ 32 h 634"/>
                            <a:gd name="T6" fmla="*/ 645 w 752"/>
                            <a:gd name="T7" fmla="*/ 27 h 634"/>
                            <a:gd name="T8" fmla="*/ 673 w 752"/>
                            <a:gd name="T9" fmla="*/ 21 h 634"/>
                            <a:gd name="T10" fmla="*/ 674 w 752"/>
                            <a:gd name="T11" fmla="*/ 21 h 634"/>
                            <a:gd name="T12" fmla="*/ 705 w 752"/>
                            <a:gd name="T13" fmla="*/ 14 h 634"/>
                            <a:gd name="T14" fmla="*/ 729 w 752"/>
                            <a:gd name="T15" fmla="*/ 9 h 634"/>
                            <a:gd name="T16" fmla="*/ 752 w 752"/>
                            <a:gd name="T17" fmla="*/ 0 h 634"/>
                            <a:gd name="T18" fmla="*/ 730 w 752"/>
                            <a:gd name="T19" fmla="*/ 27 h 634"/>
                            <a:gd name="T20" fmla="*/ 709 w 752"/>
                            <a:gd name="T21" fmla="*/ 54 h 634"/>
                            <a:gd name="T22" fmla="*/ 688 w 752"/>
                            <a:gd name="T23" fmla="*/ 83 h 634"/>
                            <a:gd name="T24" fmla="*/ 670 w 752"/>
                            <a:gd name="T25" fmla="*/ 112 h 634"/>
                            <a:gd name="T26" fmla="*/ 653 w 752"/>
                            <a:gd name="T27" fmla="*/ 142 h 634"/>
                            <a:gd name="T28" fmla="*/ 638 w 752"/>
                            <a:gd name="T29" fmla="*/ 173 h 634"/>
                            <a:gd name="T30" fmla="*/ 624 w 752"/>
                            <a:gd name="T31" fmla="*/ 206 h 634"/>
                            <a:gd name="T32" fmla="*/ 613 w 752"/>
                            <a:gd name="T33" fmla="*/ 238 h 634"/>
                            <a:gd name="T34" fmla="*/ 603 w 752"/>
                            <a:gd name="T35" fmla="*/ 272 h 634"/>
                            <a:gd name="T36" fmla="*/ 596 w 752"/>
                            <a:gd name="T37" fmla="*/ 306 h 634"/>
                            <a:gd name="T38" fmla="*/ 590 w 752"/>
                            <a:gd name="T39" fmla="*/ 341 h 634"/>
                            <a:gd name="T40" fmla="*/ 586 w 752"/>
                            <a:gd name="T41" fmla="*/ 375 h 634"/>
                            <a:gd name="T42" fmla="*/ 584 w 752"/>
                            <a:gd name="T43" fmla="*/ 410 h 634"/>
                            <a:gd name="T44" fmla="*/ 584 w 752"/>
                            <a:gd name="T45" fmla="*/ 444 h 634"/>
                            <a:gd name="T46" fmla="*/ 586 w 752"/>
                            <a:gd name="T47" fmla="*/ 479 h 634"/>
                            <a:gd name="T48" fmla="*/ 590 w 752"/>
                            <a:gd name="T49" fmla="*/ 514 h 634"/>
                            <a:gd name="T50" fmla="*/ 590 w 752"/>
                            <a:gd name="T51" fmla="*/ 515 h 634"/>
                            <a:gd name="T52" fmla="*/ 602 w 752"/>
                            <a:gd name="T53" fmla="*/ 575 h 634"/>
                            <a:gd name="T54" fmla="*/ 617 w 752"/>
                            <a:gd name="T55" fmla="*/ 634 h 634"/>
                            <a:gd name="T56" fmla="*/ 581 w 752"/>
                            <a:gd name="T57" fmla="*/ 619 h 634"/>
                            <a:gd name="T58" fmla="*/ 543 w 752"/>
                            <a:gd name="T59" fmla="*/ 606 h 634"/>
                            <a:gd name="T60" fmla="*/ 506 w 752"/>
                            <a:gd name="T61" fmla="*/ 595 h 634"/>
                            <a:gd name="T62" fmla="*/ 468 w 752"/>
                            <a:gd name="T63" fmla="*/ 584 h 634"/>
                            <a:gd name="T64" fmla="*/ 430 w 752"/>
                            <a:gd name="T65" fmla="*/ 576 h 634"/>
                            <a:gd name="T66" fmla="*/ 390 w 752"/>
                            <a:gd name="T67" fmla="*/ 569 h 634"/>
                            <a:gd name="T68" fmla="*/ 352 w 752"/>
                            <a:gd name="T69" fmla="*/ 565 h 634"/>
                            <a:gd name="T70" fmla="*/ 313 w 752"/>
                            <a:gd name="T71" fmla="*/ 561 h 634"/>
                            <a:gd name="T72" fmla="*/ 252 w 752"/>
                            <a:gd name="T73" fmla="*/ 553 h 634"/>
                            <a:gd name="T74" fmla="*/ 243 w 752"/>
                            <a:gd name="T75" fmla="*/ 552 h 634"/>
                            <a:gd name="T76" fmla="*/ 215 w 752"/>
                            <a:gd name="T77" fmla="*/ 495 h 634"/>
                            <a:gd name="T78" fmla="*/ 346 w 752"/>
                            <a:gd name="T79" fmla="*/ 497 h 634"/>
                            <a:gd name="T80" fmla="*/ 217 w 752"/>
                            <a:gd name="T81" fmla="*/ 414 h 634"/>
                            <a:gd name="T82" fmla="*/ 207 w 752"/>
                            <a:gd name="T83" fmla="*/ 408 h 634"/>
                            <a:gd name="T84" fmla="*/ 175 w 752"/>
                            <a:gd name="T85" fmla="*/ 387 h 634"/>
                            <a:gd name="T86" fmla="*/ 175 w 752"/>
                            <a:gd name="T87" fmla="*/ 480 h 634"/>
                            <a:gd name="T88" fmla="*/ 177 w 752"/>
                            <a:gd name="T89" fmla="*/ 490 h 634"/>
                            <a:gd name="T90" fmla="*/ 147 w 752"/>
                            <a:gd name="T91" fmla="*/ 531 h 634"/>
                            <a:gd name="T92" fmla="*/ 140 w 752"/>
                            <a:gd name="T93" fmla="*/ 529 h 634"/>
                            <a:gd name="T94" fmla="*/ 105 w 752"/>
                            <a:gd name="T95" fmla="*/ 518 h 634"/>
                            <a:gd name="T96" fmla="*/ 70 w 752"/>
                            <a:gd name="T97" fmla="*/ 508 h 634"/>
                            <a:gd name="T98" fmla="*/ 36 w 752"/>
                            <a:gd name="T99" fmla="*/ 495 h 634"/>
                            <a:gd name="T100" fmla="*/ 3 w 752"/>
                            <a:gd name="T101" fmla="*/ 481 h 634"/>
                            <a:gd name="T102" fmla="*/ 0 w 752"/>
                            <a:gd name="T103" fmla="*/ 481 h 634"/>
                            <a:gd name="T104" fmla="*/ 467 w 752"/>
                            <a:gd name="T105" fmla="*/ 165 h 634"/>
                            <a:gd name="T106" fmla="*/ 489 w 752"/>
                            <a:gd name="T107" fmla="*/ 150 h 6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752" h="634">
                              <a:moveTo>
                                <a:pt x="489" y="150"/>
                              </a:moveTo>
                              <a:lnTo>
                                <a:pt x="643" y="46"/>
                              </a:lnTo>
                              <a:lnTo>
                                <a:pt x="645" y="32"/>
                              </a:lnTo>
                              <a:lnTo>
                                <a:pt x="645" y="27"/>
                              </a:lnTo>
                              <a:lnTo>
                                <a:pt x="673" y="21"/>
                              </a:lnTo>
                              <a:lnTo>
                                <a:pt x="674" y="21"/>
                              </a:lnTo>
                              <a:lnTo>
                                <a:pt x="705" y="14"/>
                              </a:lnTo>
                              <a:lnTo>
                                <a:pt x="729" y="9"/>
                              </a:lnTo>
                              <a:lnTo>
                                <a:pt x="752" y="0"/>
                              </a:lnTo>
                              <a:lnTo>
                                <a:pt x="730" y="27"/>
                              </a:lnTo>
                              <a:lnTo>
                                <a:pt x="709" y="54"/>
                              </a:lnTo>
                              <a:lnTo>
                                <a:pt x="688" y="83"/>
                              </a:lnTo>
                              <a:lnTo>
                                <a:pt x="670" y="112"/>
                              </a:lnTo>
                              <a:lnTo>
                                <a:pt x="653" y="142"/>
                              </a:lnTo>
                              <a:lnTo>
                                <a:pt x="638" y="173"/>
                              </a:lnTo>
                              <a:lnTo>
                                <a:pt x="624" y="206"/>
                              </a:lnTo>
                              <a:lnTo>
                                <a:pt x="613" y="238"/>
                              </a:lnTo>
                              <a:lnTo>
                                <a:pt x="603" y="272"/>
                              </a:lnTo>
                              <a:lnTo>
                                <a:pt x="596" y="306"/>
                              </a:lnTo>
                              <a:lnTo>
                                <a:pt x="590" y="341"/>
                              </a:lnTo>
                              <a:lnTo>
                                <a:pt x="586" y="375"/>
                              </a:lnTo>
                              <a:lnTo>
                                <a:pt x="584" y="410"/>
                              </a:lnTo>
                              <a:lnTo>
                                <a:pt x="584" y="444"/>
                              </a:lnTo>
                              <a:lnTo>
                                <a:pt x="586" y="479"/>
                              </a:lnTo>
                              <a:lnTo>
                                <a:pt x="590" y="514"/>
                              </a:lnTo>
                              <a:lnTo>
                                <a:pt x="590" y="515"/>
                              </a:lnTo>
                              <a:lnTo>
                                <a:pt x="602" y="575"/>
                              </a:lnTo>
                              <a:lnTo>
                                <a:pt x="617" y="634"/>
                              </a:lnTo>
                              <a:lnTo>
                                <a:pt x="581" y="619"/>
                              </a:lnTo>
                              <a:lnTo>
                                <a:pt x="543" y="606"/>
                              </a:lnTo>
                              <a:lnTo>
                                <a:pt x="506" y="595"/>
                              </a:lnTo>
                              <a:lnTo>
                                <a:pt x="468" y="584"/>
                              </a:lnTo>
                              <a:lnTo>
                                <a:pt x="430" y="576"/>
                              </a:lnTo>
                              <a:lnTo>
                                <a:pt x="390" y="569"/>
                              </a:lnTo>
                              <a:lnTo>
                                <a:pt x="352" y="565"/>
                              </a:lnTo>
                              <a:lnTo>
                                <a:pt x="313" y="561"/>
                              </a:lnTo>
                              <a:lnTo>
                                <a:pt x="252" y="553"/>
                              </a:lnTo>
                              <a:lnTo>
                                <a:pt x="243" y="552"/>
                              </a:lnTo>
                              <a:lnTo>
                                <a:pt x="215" y="495"/>
                              </a:lnTo>
                              <a:lnTo>
                                <a:pt x="346" y="497"/>
                              </a:lnTo>
                              <a:lnTo>
                                <a:pt x="217" y="414"/>
                              </a:lnTo>
                              <a:lnTo>
                                <a:pt x="207" y="408"/>
                              </a:lnTo>
                              <a:lnTo>
                                <a:pt x="175" y="387"/>
                              </a:lnTo>
                              <a:lnTo>
                                <a:pt x="175" y="480"/>
                              </a:lnTo>
                              <a:lnTo>
                                <a:pt x="177" y="490"/>
                              </a:lnTo>
                              <a:lnTo>
                                <a:pt x="147" y="531"/>
                              </a:lnTo>
                              <a:lnTo>
                                <a:pt x="140" y="529"/>
                              </a:lnTo>
                              <a:lnTo>
                                <a:pt x="105" y="518"/>
                              </a:lnTo>
                              <a:lnTo>
                                <a:pt x="70" y="508"/>
                              </a:lnTo>
                              <a:lnTo>
                                <a:pt x="36" y="495"/>
                              </a:lnTo>
                              <a:lnTo>
                                <a:pt x="3" y="481"/>
                              </a:lnTo>
                              <a:lnTo>
                                <a:pt x="0" y="481"/>
                              </a:lnTo>
                              <a:lnTo>
                                <a:pt x="467" y="165"/>
                              </a:lnTo>
                              <a:lnTo>
                                <a:pt x="489" y="150"/>
                              </a:lnTo>
                              <a:close/>
                            </a:path>
                          </a:pathLst>
                        </a:custGeom>
                        <a:solidFill>
                          <a:srgbClr val="FFCC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64"/>
                      <wps:cNvSpPr>
                        <a:spLocks/>
                      </wps:cNvSpPr>
                      <wps:spPr bwMode="auto">
                        <a:xfrm>
                          <a:off x="6703" y="3369"/>
                          <a:ext cx="1996" cy="1708"/>
                        </a:xfrm>
                        <a:custGeom>
                          <a:avLst/>
                          <a:gdLst>
                            <a:gd name="T0" fmla="*/ 1299 w 1996"/>
                            <a:gd name="T1" fmla="*/ 67 h 1708"/>
                            <a:gd name="T2" fmla="*/ 1551 w 1996"/>
                            <a:gd name="T3" fmla="*/ 47 h 1708"/>
                            <a:gd name="T4" fmla="*/ 1802 w 1996"/>
                            <a:gd name="T5" fmla="*/ 10 h 1708"/>
                            <a:gd name="T6" fmla="*/ 1753 w 1996"/>
                            <a:gd name="T7" fmla="*/ 52 h 1708"/>
                            <a:gd name="T8" fmla="*/ 1704 w 1996"/>
                            <a:gd name="T9" fmla="*/ 122 h 1708"/>
                            <a:gd name="T10" fmla="*/ 1682 w 1996"/>
                            <a:gd name="T11" fmla="*/ 179 h 1708"/>
                            <a:gd name="T12" fmla="*/ 1668 w 1996"/>
                            <a:gd name="T13" fmla="*/ 293 h 1708"/>
                            <a:gd name="T14" fmla="*/ 1688 w 1996"/>
                            <a:gd name="T15" fmla="*/ 407 h 1708"/>
                            <a:gd name="T16" fmla="*/ 1717 w 1996"/>
                            <a:gd name="T17" fmla="*/ 479 h 1708"/>
                            <a:gd name="T18" fmla="*/ 1758 w 1996"/>
                            <a:gd name="T19" fmla="*/ 547 h 1708"/>
                            <a:gd name="T20" fmla="*/ 1806 w 1996"/>
                            <a:gd name="T21" fmla="*/ 610 h 1708"/>
                            <a:gd name="T22" fmla="*/ 1935 w 1996"/>
                            <a:gd name="T23" fmla="*/ 722 h 1708"/>
                            <a:gd name="T24" fmla="*/ 680 w 1996"/>
                            <a:gd name="T25" fmla="*/ 1654 h 1708"/>
                            <a:gd name="T26" fmla="*/ 486 w 1996"/>
                            <a:gd name="T27" fmla="*/ 1654 h 1708"/>
                            <a:gd name="T28" fmla="*/ 294 w 1996"/>
                            <a:gd name="T29" fmla="*/ 1678 h 1708"/>
                            <a:gd name="T30" fmla="*/ 165 w 1996"/>
                            <a:gd name="T31" fmla="*/ 1708 h 1708"/>
                            <a:gd name="T32" fmla="*/ 168 w 1996"/>
                            <a:gd name="T33" fmla="*/ 1606 h 1708"/>
                            <a:gd name="T34" fmla="*/ 156 w 1996"/>
                            <a:gd name="T35" fmla="*/ 1505 h 1708"/>
                            <a:gd name="T36" fmla="*/ 126 w 1996"/>
                            <a:gd name="T37" fmla="*/ 1407 h 1708"/>
                            <a:gd name="T38" fmla="*/ 82 w 1996"/>
                            <a:gd name="T39" fmla="*/ 1315 h 1708"/>
                            <a:gd name="T40" fmla="*/ 23 w 1996"/>
                            <a:gd name="T41" fmla="*/ 1231 h 1708"/>
                            <a:gd name="T42" fmla="*/ 49 w 1996"/>
                            <a:gd name="T43" fmla="*/ 1220 h 1708"/>
                            <a:gd name="T44" fmla="*/ 79 w 1996"/>
                            <a:gd name="T45" fmla="*/ 1228 h 1708"/>
                            <a:gd name="T46" fmla="*/ 232 w 1996"/>
                            <a:gd name="T47" fmla="*/ 1249 h 1708"/>
                            <a:gd name="T48" fmla="*/ 359 w 1996"/>
                            <a:gd name="T49" fmla="*/ 1223 h 1708"/>
                            <a:gd name="T50" fmla="*/ 274 w 1996"/>
                            <a:gd name="T51" fmla="*/ 1165 h 1708"/>
                            <a:gd name="T52" fmla="*/ 229 w 1996"/>
                            <a:gd name="T53" fmla="*/ 1115 h 1708"/>
                            <a:gd name="T54" fmla="*/ 210 w 1996"/>
                            <a:gd name="T55" fmla="*/ 1084 h 1708"/>
                            <a:gd name="T56" fmla="*/ 185 w 1996"/>
                            <a:gd name="T57" fmla="*/ 1035 h 1708"/>
                            <a:gd name="T58" fmla="*/ 174 w 1996"/>
                            <a:gd name="T59" fmla="*/ 981 h 1708"/>
                            <a:gd name="T60" fmla="*/ 180 w 1996"/>
                            <a:gd name="T61" fmla="*/ 908 h 1708"/>
                            <a:gd name="T62" fmla="*/ 201 w 1996"/>
                            <a:gd name="T63" fmla="*/ 856 h 1708"/>
                            <a:gd name="T64" fmla="*/ 236 w 1996"/>
                            <a:gd name="T65" fmla="*/ 810 h 1708"/>
                            <a:gd name="T66" fmla="*/ 263 w 1996"/>
                            <a:gd name="T67" fmla="*/ 778 h 1708"/>
                            <a:gd name="T68" fmla="*/ 339 w 1996"/>
                            <a:gd name="T69" fmla="*/ 719 h 1708"/>
                            <a:gd name="T70" fmla="*/ 468 w 1996"/>
                            <a:gd name="T71" fmla="*/ 608 h 1708"/>
                            <a:gd name="T72" fmla="*/ 494 w 1996"/>
                            <a:gd name="T73" fmla="*/ 577 h 1708"/>
                            <a:gd name="T74" fmla="*/ 558 w 1996"/>
                            <a:gd name="T75" fmla="*/ 477 h 1708"/>
                            <a:gd name="T76" fmla="*/ 587 w 1996"/>
                            <a:gd name="T77" fmla="*/ 405 h 1708"/>
                            <a:gd name="T78" fmla="*/ 607 w 1996"/>
                            <a:gd name="T79" fmla="*/ 291 h 1708"/>
                            <a:gd name="T80" fmla="*/ 592 w 1996"/>
                            <a:gd name="T81" fmla="*/ 176 h 1708"/>
                            <a:gd name="T82" fmla="*/ 570 w 1996"/>
                            <a:gd name="T83" fmla="*/ 117 h 1708"/>
                            <a:gd name="T84" fmla="*/ 531 w 1996"/>
                            <a:gd name="T85" fmla="*/ 60 h 1708"/>
                            <a:gd name="T86" fmla="*/ 480 w 1996"/>
                            <a:gd name="T87" fmla="*/ 13 h 1708"/>
                            <a:gd name="T88" fmla="*/ 609 w 1996"/>
                            <a:gd name="T89" fmla="*/ 26 h 1708"/>
                            <a:gd name="T90" fmla="*/ 834 w 1996"/>
                            <a:gd name="T91" fmla="*/ 54 h 1708"/>
                            <a:gd name="T92" fmla="*/ 1059 w 1996"/>
                            <a:gd name="T93" fmla="*/ 68 h 17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996" h="1708">
                              <a:moveTo>
                                <a:pt x="1131" y="69"/>
                              </a:moveTo>
                              <a:lnTo>
                                <a:pt x="1215" y="69"/>
                              </a:lnTo>
                              <a:lnTo>
                                <a:pt x="1299" y="67"/>
                              </a:lnTo>
                              <a:lnTo>
                                <a:pt x="1383" y="62"/>
                              </a:lnTo>
                              <a:lnTo>
                                <a:pt x="1467" y="56"/>
                              </a:lnTo>
                              <a:lnTo>
                                <a:pt x="1551" y="47"/>
                              </a:lnTo>
                              <a:lnTo>
                                <a:pt x="1635" y="37"/>
                              </a:lnTo>
                              <a:lnTo>
                                <a:pt x="1719" y="24"/>
                              </a:lnTo>
                              <a:lnTo>
                                <a:pt x="1802" y="10"/>
                              </a:lnTo>
                              <a:lnTo>
                                <a:pt x="1784" y="23"/>
                              </a:lnTo>
                              <a:lnTo>
                                <a:pt x="1768" y="37"/>
                              </a:lnTo>
                              <a:lnTo>
                                <a:pt x="1753" y="52"/>
                              </a:lnTo>
                              <a:lnTo>
                                <a:pt x="1726" y="85"/>
                              </a:lnTo>
                              <a:lnTo>
                                <a:pt x="1715" y="103"/>
                              </a:lnTo>
                              <a:lnTo>
                                <a:pt x="1704" y="122"/>
                              </a:lnTo>
                              <a:lnTo>
                                <a:pt x="1695" y="140"/>
                              </a:lnTo>
                              <a:lnTo>
                                <a:pt x="1695" y="141"/>
                              </a:lnTo>
                              <a:lnTo>
                                <a:pt x="1682" y="179"/>
                              </a:lnTo>
                              <a:lnTo>
                                <a:pt x="1674" y="216"/>
                              </a:lnTo>
                              <a:lnTo>
                                <a:pt x="1669" y="254"/>
                              </a:lnTo>
                              <a:lnTo>
                                <a:pt x="1668" y="293"/>
                              </a:lnTo>
                              <a:lnTo>
                                <a:pt x="1671" y="332"/>
                              </a:lnTo>
                              <a:lnTo>
                                <a:pt x="1677" y="370"/>
                              </a:lnTo>
                              <a:lnTo>
                                <a:pt x="1688" y="407"/>
                              </a:lnTo>
                              <a:lnTo>
                                <a:pt x="1701" y="443"/>
                              </a:lnTo>
                              <a:lnTo>
                                <a:pt x="1717" y="478"/>
                              </a:lnTo>
                              <a:lnTo>
                                <a:pt x="1717" y="479"/>
                              </a:lnTo>
                              <a:lnTo>
                                <a:pt x="1718" y="479"/>
                              </a:lnTo>
                              <a:lnTo>
                                <a:pt x="1737" y="514"/>
                              </a:lnTo>
                              <a:lnTo>
                                <a:pt x="1758" y="547"/>
                              </a:lnTo>
                              <a:lnTo>
                                <a:pt x="1781" y="579"/>
                              </a:lnTo>
                              <a:lnTo>
                                <a:pt x="1806" y="609"/>
                              </a:lnTo>
                              <a:lnTo>
                                <a:pt x="1806" y="610"/>
                              </a:lnTo>
                              <a:lnTo>
                                <a:pt x="1847" y="650"/>
                              </a:lnTo>
                              <a:lnTo>
                                <a:pt x="1890" y="688"/>
                              </a:lnTo>
                              <a:lnTo>
                                <a:pt x="1935" y="722"/>
                              </a:lnTo>
                              <a:lnTo>
                                <a:pt x="1983" y="753"/>
                              </a:lnTo>
                              <a:lnTo>
                                <a:pt x="1996" y="765"/>
                              </a:lnTo>
                              <a:lnTo>
                                <a:pt x="680" y="1654"/>
                              </a:lnTo>
                              <a:lnTo>
                                <a:pt x="615" y="1652"/>
                              </a:lnTo>
                              <a:lnTo>
                                <a:pt x="551" y="1652"/>
                              </a:lnTo>
                              <a:lnTo>
                                <a:pt x="486" y="1654"/>
                              </a:lnTo>
                              <a:lnTo>
                                <a:pt x="422" y="1660"/>
                              </a:lnTo>
                              <a:lnTo>
                                <a:pt x="358" y="1668"/>
                              </a:lnTo>
                              <a:lnTo>
                                <a:pt x="294" y="1678"/>
                              </a:lnTo>
                              <a:lnTo>
                                <a:pt x="231" y="1692"/>
                              </a:lnTo>
                              <a:lnTo>
                                <a:pt x="168" y="1708"/>
                              </a:lnTo>
                              <a:lnTo>
                                <a:pt x="165" y="1708"/>
                              </a:lnTo>
                              <a:lnTo>
                                <a:pt x="168" y="1675"/>
                              </a:lnTo>
                              <a:lnTo>
                                <a:pt x="169" y="1640"/>
                              </a:lnTo>
                              <a:lnTo>
                                <a:pt x="168" y="1606"/>
                              </a:lnTo>
                              <a:lnTo>
                                <a:pt x="166" y="1573"/>
                              </a:lnTo>
                              <a:lnTo>
                                <a:pt x="161" y="1538"/>
                              </a:lnTo>
                              <a:lnTo>
                                <a:pt x="156" y="1505"/>
                              </a:lnTo>
                              <a:lnTo>
                                <a:pt x="147" y="1472"/>
                              </a:lnTo>
                              <a:lnTo>
                                <a:pt x="137" y="1439"/>
                              </a:lnTo>
                              <a:lnTo>
                                <a:pt x="126" y="1407"/>
                              </a:lnTo>
                              <a:lnTo>
                                <a:pt x="113" y="1375"/>
                              </a:lnTo>
                              <a:lnTo>
                                <a:pt x="98" y="1345"/>
                              </a:lnTo>
                              <a:lnTo>
                                <a:pt x="82" y="1315"/>
                              </a:lnTo>
                              <a:lnTo>
                                <a:pt x="64" y="1286"/>
                              </a:lnTo>
                              <a:lnTo>
                                <a:pt x="44" y="1258"/>
                              </a:lnTo>
                              <a:lnTo>
                                <a:pt x="23" y="1231"/>
                              </a:lnTo>
                              <a:lnTo>
                                <a:pt x="0" y="1206"/>
                              </a:lnTo>
                              <a:lnTo>
                                <a:pt x="24" y="1214"/>
                              </a:lnTo>
                              <a:lnTo>
                                <a:pt x="49" y="1220"/>
                              </a:lnTo>
                              <a:lnTo>
                                <a:pt x="78" y="1227"/>
                              </a:lnTo>
                              <a:lnTo>
                                <a:pt x="79" y="1227"/>
                              </a:lnTo>
                              <a:lnTo>
                                <a:pt x="79" y="1228"/>
                              </a:lnTo>
                              <a:lnTo>
                                <a:pt x="130" y="1237"/>
                              </a:lnTo>
                              <a:lnTo>
                                <a:pt x="180" y="1244"/>
                              </a:lnTo>
                              <a:lnTo>
                                <a:pt x="232" y="1249"/>
                              </a:lnTo>
                              <a:lnTo>
                                <a:pt x="283" y="1249"/>
                              </a:lnTo>
                              <a:lnTo>
                                <a:pt x="351" y="1248"/>
                              </a:lnTo>
                              <a:lnTo>
                                <a:pt x="359" y="1223"/>
                              </a:lnTo>
                              <a:lnTo>
                                <a:pt x="302" y="1186"/>
                              </a:lnTo>
                              <a:lnTo>
                                <a:pt x="287" y="1176"/>
                              </a:lnTo>
                              <a:lnTo>
                                <a:pt x="274" y="1165"/>
                              </a:lnTo>
                              <a:lnTo>
                                <a:pt x="262" y="1154"/>
                              </a:lnTo>
                              <a:lnTo>
                                <a:pt x="250" y="1142"/>
                              </a:lnTo>
                              <a:lnTo>
                                <a:pt x="229" y="1115"/>
                              </a:lnTo>
                              <a:lnTo>
                                <a:pt x="211" y="1086"/>
                              </a:lnTo>
                              <a:lnTo>
                                <a:pt x="211" y="1085"/>
                              </a:lnTo>
                              <a:lnTo>
                                <a:pt x="210" y="1084"/>
                              </a:lnTo>
                              <a:lnTo>
                                <a:pt x="201" y="1068"/>
                              </a:lnTo>
                              <a:lnTo>
                                <a:pt x="192" y="1051"/>
                              </a:lnTo>
                              <a:lnTo>
                                <a:pt x="185" y="1035"/>
                              </a:lnTo>
                              <a:lnTo>
                                <a:pt x="180" y="1017"/>
                              </a:lnTo>
                              <a:lnTo>
                                <a:pt x="177" y="999"/>
                              </a:lnTo>
                              <a:lnTo>
                                <a:pt x="174" y="981"/>
                              </a:lnTo>
                              <a:lnTo>
                                <a:pt x="174" y="944"/>
                              </a:lnTo>
                              <a:lnTo>
                                <a:pt x="177" y="926"/>
                              </a:lnTo>
                              <a:lnTo>
                                <a:pt x="180" y="908"/>
                              </a:lnTo>
                              <a:lnTo>
                                <a:pt x="186" y="890"/>
                              </a:lnTo>
                              <a:lnTo>
                                <a:pt x="193" y="873"/>
                              </a:lnTo>
                              <a:lnTo>
                                <a:pt x="201" y="856"/>
                              </a:lnTo>
                              <a:lnTo>
                                <a:pt x="211" y="841"/>
                              </a:lnTo>
                              <a:lnTo>
                                <a:pt x="223" y="826"/>
                              </a:lnTo>
                              <a:lnTo>
                                <a:pt x="236" y="810"/>
                              </a:lnTo>
                              <a:lnTo>
                                <a:pt x="238" y="809"/>
                              </a:lnTo>
                              <a:lnTo>
                                <a:pt x="249" y="793"/>
                              </a:lnTo>
                              <a:lnTo>
                                <a:pt x="263" y="778"/>
                              </a:lnTo>
                              <a:lnTo>
                                <a:pt x="277" y="764"/>
                              </a:lnTo>
                              <a:lnTo>
                                <a:pt x="292" y="751"/>
                              </a:lnTo>
                              <a:lnTo>
                                <a:pt x="339" y="719"/>
                              </a:lnTo>
                              <a:lnTo>
                                <a:pt x="385" y="686"/>
                              </a:lnTo>
                              <a:lnTo>
                                <a:pt x="428" y="648"/>
                              </a:lnTo>
                              <a:lnTo>
                                <a:pt x="468" y="608"/>
                              </a:lnTo>
                              <a:lnTo>
                                <a:pt x="468" y="607"/>
                              </a:lnTo>
                              <a:lnTo>
                                <a:pt x="469" y="607"/>
                              </a:lnTo>
                              <a:lnTo>
                                <a:pt x="494" y="577"/>
                              </a:lnTo>
                              <a:lnTo>
                                <a:pt x="517" y="544"/>
                              </a:lnTo>
                              <a:lnTo>
                                <a:pt x="538" y="512"/>
                              </a:lnTo>
                              <a:lnTo>
                                <a:pt x="558" y="477"/>
                              </a:lnTo>
                              <a:lnTo>
                                <a:pt x="558" y="476"/>
                              </a:lnTo>
                              <a:lnTo>
                                <a:pt x="573" y="441"/>
                              </a:lnTo>
                              <a:lnTo>
                                <a:pt x="587" y="405"/>
                              </a:lnTo>
                              <a:lnTo>
                                <a:pt x="598" y="368"/>
                              </a:lnTo>
                              <a:lnTo>
                                <a:pt x="605" y="329"/>
                              </a:lnTo>
                              <a:lnTo>
                                <a:pt x="607" y="291"/>
                              </a:lnTo>
                              <a:lnTo>
                                <a:pt x="607" y="252"/>
                              </a:lnTo>
                              <a:lnTo>
                                <a:pt x="602" y="213"/>
                              </a:lnTo>
                              <a:lnTo>
                                <a:pt x="592" y="176"/>
                              </a:lnTo>
                              <a:lnTo>
                                <a:pt x="580" y="139"/>
                              </a:lnTo>
                              <a:lnTo>
                                <a:pt x="580" y="138"/>
                              </a:lnTo>
                              <a:lnTo>
                                <a:pt x="570" y="117"/>
                              </a:lnTo>
                              <a:lnTo>
                                <a:pt x="558" y="97"/>
                              </a:lnTo>
                              <a:lnTo>
                                <a:pt x="545" y="79"/>
                              </a:lnTo>
                              <a:lnTo>
                                <a:pt x="531" y="60"/>
                              </a:lnTo>
                              <a:lnTo>
                                <a:pt x="516" y="43"/>
                              </a:lnTo>
                              <a:lnTo>
                                <a:pt x="499" y="28"/>
                              </a:lnTo>
                              <a:lnTo>
                                <a:pt x="480" y="13"/>
                              </a:lnTo>
                              <a:lnTo>
                                <a:pt x="461" y="0"/>
                              </a:lnTo>
                              <a:lnTo>
                                <a:pt x="536" y="14"/>
                              </a:lnTo>
                              <a:lnTo>
                                <a:pt x="609" y="26"/>
                              </a:lnTo>
                              <a:lnTo>
                                <a:pt x="684" y="38"/>
                              </a:lnTo>
                              <a:lnTo>
                                <a:pt x="759" y="47"/>
                              </a:lnTo>
                              <a:lnTo>
                                <a:pt x="834" y="54"/>
                              </a:lnTo>
                              <a:lnTo>
                                <a:pt x="909" y="61"/>
                              </a:lnTo>
                              <a:lnTo>
                                <a:pt x="984" y="66"/>
                              </a:lnTo>
                              <a:lnTo>
                                <a:pt x="1059" y="68"/>
                              </a:lnTo>
                              <a:lnTo>
                                <a:pt x="1131" y="69"/>
                              </a:lnTo>
                              <a:close/>
                            </a:path>
                          </a:pathLst>
                        </a:custGeom>
                        <a:solidFill>
                          <a:srgbClr val="FFCC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65"/>
                      <wps:cNvSpPr>
                        <a:spLocks/>
                      </wps:cNvSpPr>
                      <wps:spPr bwMode="auto">
                        <a:xfrm>
                          <a:off x="5940" y="4432"/>
                          <a:ext cx="3805" cy="2534"/>
                        </a:xfrm>
                        <a:custGeom>
                          <a:avLst/>
                          <a:gdLst>
                            <a:gd name="T0" fmla="*/ 2076 w 3805"/>
                            <a:gd name="T1" fmla="*/ 1886 h 2534"/>
                            <a:gd name="T2" fmla="*/ 2399 w 3805"/>
                            <a:gd name="T3" fmla="*/ 1781 h 2534"/>
                            <a:gd name="T4" fmla="*/ 2636 w 3805"/>
                            <a:gd name="T5" fmla="*/ 1744 h 2534"/>
                            <a:gd name="T6" fmla="*/ 2865 w 3805"/>
                            <a:gd name="T7" fmla="*/ 1647 h 2534"/>
                            <a:gd name="T8" fmla="*/ 3055 w 3805"/>
                            <a:gd name="T9" fmla="*/ 1487 h 2534"/>
                            <a:gd name="T10" fmla="*/ 3105 w 3805"/>
                            <a:gd name="T11" fmla="*/ 1320 h 2534"/>
                            <a:gd name="T12" fmla="*/ 3073 w 3805"/>
                            <a:gd name="T13" fmla="*/ 1099 h 2534"/>
                            <a:gd name="T14" fmla="*/ 2959 w 3805"/>
                            <a:gd name="T15" fmla="*/ 839 h 2534"/>
                            <a:gd name="T16" fmla="*/ 2905 w 3805"/>
                            <a:gd name="T17" fmla="*/ 572 h 2534"/>
                            <a:gd name="T18" fmla="*/ 2957 w 3805"/>
                            <a:gd name="T19" fmla="*/ 332 h 2534"/>
                            <a:gd name="T20" fmla="*/ 3102 w 3805"/>
                            <a:gd name="T21" fmla="*/ 134 h 2534"/>
                            <a:gd name="T22" fmla="*/ 3271 w 3805"/>
                            <a:gd name="T23" fmla="*/ 29 h 2534"/>
                            <a:gd name="T24" fmla="*/ 3424 w 3805"/>
                            <a:gd name="T25" fmla="*/ 2 h 2534"/>
                            <a:gd name="T26" fmla="*/ 3578 w 3805"/>
                            <a:gd name="T27" fmla="*/ 30 h 2534"/>
                            <a:gd name="T28" fmla="*/ 3709 w 3805"/>
                            <a:gd name="T29" fmla="*/ 102 h 2534"/>
                            <a:gd name="T30" fmla="*/ 3804 w 3805"/>
                            <a:gd name="T31" fmla="*/ 204 h 2534"/>
                            <a:gd name="T32" fmla="*/ 3695 w 3805"/>
                            <a:gd name="T33" fmla="*/ 179 h 2534"/>
                            <a:gd name="T34" fmla="*/ 3481 w 3805"/>
                            <a:gd name="T35" fmla="*/ 212 h 2534"/>
                            <a:gd name="T36" fmla="*/ 3384 w 3805"/>
                            <a:gd name="T37" fmla="*/ 297 h 2534"/>
                            <a:gd name="T38" fmla="*/ 3316 w 3805"/>
                            <a:gd name="T39" fmla="*/ 417 h 2534"/>
                            <a:gd name="T40" fmla="*/ 3288 w 3805"/>
                            <a:gd name="T41" fmla="*/ 659 h 2534"/>
                            <a:gd name="T42" fmla="*/ 3380 w 3805"/>
                            <a:gd name="T43" fmla="*/ 923 h 2534"/>
                            <a:gd name="T44" fmla="*/ 3527 w 3805"/>
                            <a:gd name="T45" fmla="*/ 1192 h 2534"/>
                            <a:gd name="T46" fmla="*/ 3572 w 3805"/>
                            <a:gd name="T47" fmla="*/ 1428 h 2534"/>
                            <a:gd name="T48" fmla="*/ 3528 w 3805"/>
                            <a:gd name="T49" fmla="*/ 1648 h 2534"/>
                            <a:gd name="T50" fmla="*/ 3452 w 3805"/>
                            <a:gd name="T51" fmla="*/ 1762 h 2534"/>
                            <a:gd name="T52" fmla="*/ 3318 w 3805"/>
                            <a:gd name="T53" fmla="*/ 1876 h 2534"/>
                            <a:gd name="T54" fmla="*/ 3157 w 3805"/>
                            <a:gd name="T55" fmla="*/ 1961 h 2534"/>
                            <a:gd name="T56" fmla="*/ 2938 w 3805"/>
                            <a:gd name="T57" fmla="*/ 2019 h 2534"/>
                            <a:gd name="T58" fmla="*/ 2535 w 3805"/>
                            <a:gd name="T59" fmla="*/ 2092 h 2534"/>
                            <a:gd name="T60" fmla="*/ 2213 w 3805"/>
                            <a:gd name="T61" fmla="*/ 2231 h 2534"/>
                            <a:gd name="T62" fmla="*/ 2028 w 3805"/>
                            <a:gd name="T63" fmla="*/ 2384 h 2534"/>
                            <a:gd name="T64" fmla="*/ 1796 w 3805"/>
                            <a:gd name="T65" fmla="*/ 2402 h 2534"/>
                            <a:gd name="T66" fmla="*/ 1502 w 3805"/>
                            <a:gd name="T67" fmla="*/ 2178 h 2534"/>
                            <a:gd name="T68" fmla="*/ 1149 w 3805"/>
                            <a:gd name="T69" fmla="*/ 2060 h 2534"/>
                            <a:gd name="T70" fmla="*/ 760 w 3805"/>
                            <a:gd name="T71" fmla="*/ 1992 h 2534"/>
                            <a:gd name="T72" fmla="*/ 559 w 3805"/>
                            <a:gd name="T73" fmla="*/ 1918 h 2534"/>
                            <a:gd name="T74" fmla="*/ 386 w 3805"/>
                            <a:gd name="T75" fmla="*/ 1792 h 2534"/>
                            <a:gd name="T76" fmla="*/ 271 w 3805"/>
                            <a:gd name="T77" fmla="*/ 1631 h 2534"/>
                            <a:gd name="T78" fmla="*/ 237 w 3805"/>
                            <a:gd name="T79" fmla="*/ 1370 h 2534"/>
                            <a:gd name="T80" fmla="*/ 301 w 3805"/>
                            <a:gd name="T81" fmla="*/ 1138 h 2534"/>
                            <a:gd name="T82" fmla="*/ 490 w 3805"/>
                            <a:gd name="T83" fmla="*/ 779 h 2534"/>
                            <a:gd name="T84" fmla="*/ 515 w 3805"/>
                            <a:gd name="T85" fmla="*/ 534 h 2534"/>
                            <a:gd name="T86" fmla="*/ 461 w 3805"/>
                            <a:gd name="T87" fmla="*/ 354 h 2534"/>
                            <a:gd name="T88" fmla="*/ 353 w 3805"/>
                            <a:gd name="T89" fmla="*/ 229 h 2534"/>
                            <a:gd name="T90" fmla="*/ 189 w 3805"/>
                            <a:gd name="T91" fmla="*/ 173 h 2534"/>
                            <a:gd name="T92" fmla="*/ 7 w 3805"/>
                            <a:gd name="T93" fmla="*/ 207 h 2534"/>
                            <a:gd name="T94" fmla="*/ 45 w 3805"/>
                            <a:gd name="T95" fmla="*/ 146 h 2534"/>
                            <a:gd name="T96" fmla="*/ 190 w 3805"/>
                            <a:gd name="T97" fmla="*/ 43 h 2534"/>
                            <a:gd name="T98" fmla="*/ 378 w 3805"/>
                            <a:gd name="T99" fmla="*/ 0 h 2534"/>
                            <a:gd name="T100" fmla="*/ 560 w 3805"/>
                            <a:gd name="T101" fmla="*/ 38 h 2534"/>
                            <a:gd name="T102" fmla="*/ 732 w 3805"/>
                            <a:gd name="T103" fmla="*/ 159 h 2534"/>
                            <a:gd name="T104" fmla="*/ 863 w 3805"/>
                            <a:gd name="T105" fmla="*/ 368 h 2534"/>
                            <a:gd name="T106" fmla="*/ 899 w 3805"/>
                            <a:gd name="T107" fmla="*/ 612 h 2534"/>
                            <a:gd name="T108" fmla="*/ 844 w 3805"/>
                            <a:gd name="T109" fmla="*/ 840 h 2534"/>
                            <a:gd name="T110" fmla="*/ 721 w 3805"/>
                            <a:gd name="T111" fmla="*/ 1135 h 2534"/>
                            <a:gd name="T112" fmla="*/ 699 w 3805"/>
                            <a:gd name="T113" fmla="*/ 1307 h 2534"/>
                            <a:gd name="T114" fmla="*/ 742 w 3805"/>
                            <a:gd name="T115" fmla="*/ 1459 h 2534"/>
                            <a:gd name="T116" fmla="*/ 879 w 3805"/>
                            <a:gd name="T117" fmla="*/ 1603 h 2534"/>
                            <a:gd name="T118" fmla="*/ 1064 w 3805"/>
                            <a:gd name="T119" fmla="*/ 1706 h 2534"/>
                            <a:gd name="T120" fmla="*/ 1382 w 3805"/>
                            <a:gd name="T121" fmla="*/ 1778 h 2534"/>
                            <a:gd name="T122" fmla="*/ 1691 w 3805"/>
                            <a:gd name="T123" fmla="*/ 1867 h 2534"/>
                            <a:gd name="T124" fmla="*/ 1904 w 3805"/>
                            <a:gd name="T125" fmla="*/ 2009 h 25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805" h="2534">
                              <a:moveTo>
                                <a:pt x="1904" y="2009"/>
                              </a:moveTo>
                              <a:lnTo>
                                <a:pt x="1936" y="1982"/>
                              </a:lnTo>
                              <a:lnTo>
                                <a:pt x="1969" y="1955"/>
                              </a:lnTo>
                              <a:lnTo>
                                <a:pt x="2004" y="1930"/>
                              </a:lnTo>
                              <a:lnTo>
                                <a:pt x="2039" y="1907"/>
                              </a:lnTo>
                              <a:lnTo>
                                <a:pt x="2076" y="1886"/>
                              </a:lnTo>
                              <a:lnTo>
                                <a:pt x="2115" y="1868"/>
                              </a:lnTo>
                              <a:lnTo>
                                <a:pt x="2154" y="1851"/>
                              </a:lnTo>
                              <a:lnTo>
                                <a:pt x="2194" y="1836"/>
                              </a:lnTo>
                              <a:lnTo>
                                <a:pt x="2261" y="1814"/>
                              </a:lnTo>
                              <a:lnTo>
                                <a:pt x="2330" y="1796"/>
                              </a:lnTo>
                              <a:lnTo>
                                <a:pt x="2399" y="1781"/>
                              </a:lnTo>
                              <a:lnTo>
                                <a:pt x="2469" y="1768"/>
                              </a:lnTo>
                              <a:lnTo>
                                <a:pt x="2473" y="1768"/>
                              </a:lnTo>
                              <a:lnTo>
                                <a:pt x="2514" y="1764"/>
                              </a:lnTo>
                              <a:lnTo>
                                <a:pt x="2555" y="1760"/>
                              </a:lnTo>
                              <a:lnTo>
                                <a:pt x="2596" y="1752"/>
                              </a:lnTo>
                              <a:lnTo>
                                <a:pt x="2636" y="1744"/>
                              </a:lnTo>
                              <a:lnTo>
                                <a:pt x="2676" y="1732"/>
                              </a:lnTo>
                              <a:lnTo>
                                <a:pt x="2716" y="1719"/>
                              </a:lnTo>
                              <a:lnTo>
                                <a:pt x="2754" y="1704"/>
                              </a:lnTo>
                              <a:lnTo>
                                <a:pt x="2792" y="1687"/>
                              </a:lnTo>
                              <a:lnTo>
                                <a:pt x="2829" y="1668"/>
                              </a:lnTo>
                              <a:lnTo>
                                <a:pt x="2865" y="1647"/>
                              </a:lnTo>
                              <a:lnTo>
                                <a:pt x="2900" y="1624"/>
                              </a:lnTo>
                              <a:lnTo>
                                <a:pt x="2933" y="1601"/>
                              </a:lnTo>
                              <a:lnTo>
                                <a:pt x="2966" y="1574"/>
                              </a:lnTo>
                              <a:lnTo>
                                <a:pt x="2997" y="1547"/>
                              </a:lnTo>
                              <a:lnTo>
                                <a:pt x="3027" y="1518"/>
                              </a:lnTo>
                              <a:lnTo>
                                <a:pt x="3055" y="1487"/>
                              </a:lnTo>
                              <a:lnTo>
                                <a:pt x="3057" y="1486"/>
                              </a:lnTo>
                              <a:lnTo>
                                <a:pt x="3072" y="1455"/>
                              </a:lnTo>
                              <a:lnTo>
                                <a:pt x="3084" y="1422"/>
                              </a:lnTo>
                              <a:lnTo>
                                <a:pt x="3095" y="1388"/>
                              </a:lnTo>
                              <a:lnTo>
                                <a:pt x="3102" y="1355"/>
                              </a:lnTo>
                              <a:lnTo>
                                <a:pt x="3105" y="1320"/>
                              </a:lnTo>
                              <a:lnTo>
                                <a:pt x="3107" y="1285"/>
                              </a:lnTo>
                              <a:lnTo>
                                <a:pt x="3105" y="1250"/>
                              </a:lnTo>
                              <a:lnTo>
                                <a:pt x="3101" y="1217"/>
                              </a:lnTo>
                              <a:lnTo>
                                <a:pt x="3094" y="1177"/>
                              </a:lnTo>
                              <a:lnTo>
                                <a:pt x="3084" y="1138"/>
                              </a:lnTo>
                              <a:lnTo>
                                <a:pt x="3073" y="1099"/>
                              </a:lnTo>
                              <a:lnTo>
                                <a:pt x="3059" y="1062"/>
                              </a:lnTo>
                              <a:lnTo>
                                <a:pt x="3037" y="1006"/>
                              </a:lnTo>
                              <a:lnTo>
                                <a:pt x="3014" y="951"/>
                              </a:lnTo>
                              <a:lnTo>
                                <a:pt x="2988" y="896"/>
                              </a:lnTo>
                              <a:lnTo>
                                <a:pt x="2961" y="843"/>
                              </a:lnTo>
                              <a:lnTo>
                                <a:pt x="2959" y="839"/>
                              </a:lnTo>
                              <a:lnTo>
                                <a:pt x="2944" y="794"/>
                              </a:lnTo>
                              <a:lnTo>
                                <a:pt x="2931" y="748"/>
                              </a:lnTo>
                              <a:lnTo>
                                <a:pt x="2919" y="701"/>
                              </a:lnTo>
                              <a:lnTo>
                                <a:pt x="2910" y="655"/>
                              </a:lnTo>
                              <a:lnTo>
                                <a:pt x="2907" y="614"/>
                              </a:lnTo>
                              <a:lnTo>
                                <a:pt x="2905" y="572"/>
                              </a:lnTo>
                              <a:lnTo>
                                <a:pt x="2907" y="531"/>
                              </a:lnTo>
                              <a:lnTo>
                                <a:pt x="2911" y="490"/>
                              </a:lnTo>
                              <a:lnTo>
                                <a:pt x="2918" y="449"/>
                              </a:lnTo>
                              <a:lnTo>
                                <a:pt x="2929" y="410"/>
                              </a:lnTo>
                              <a:lnTo>
                                <a:pt x="2941" y="370"/>
                              </a:lnTo>
                              <a:lnTo>
                                <a:pt x="2957" y="332"/>
                              </a:lnTo>
                              <a:lnTo>
                                <a:pt x="2975" y="295"/>
                              </a:lnTo>
                              <a:lnTo>
                                <a:pt x="2995" y="259"/>
                              </a:lnTo>
                              <a:lnTo>
                                <a:pt x="3019" y="225"/>
                              </a:lnTo>
                              <a:lnTo>
                                <a:pt x="3044" y="193"/>
                              </a:lnTo>
                              <a:lnTo>
                                <a:pt x="3072" y="161"/>
                              </a:lnTo>
                              <a:lnTo>
                                <a:pt x="3102" y="134"/>
                              </a:lnTo>
                              <a:lnTo>
                                <a:pt x="3133" y="107"/>
                              </a:lnTo>
                              <a:lnTo>
                                <a:pt x="3166" y="82"/>
                              </a:lnTo>
                              <a:lnTo>
                                <a:pt x="3191" y="67"/>
                              </a:lnTo>
                              <a:lnTo>
                                <a:pt x="3217" y="53"/>
                              </a:lnTo>
                              <a:lnTo>
                                <a:pt x="3244" y="41"/>
                              </a:lnTo>
                              <a:lnTo>
                                <a:pt x="3271" y="29"/>
                              </a:lnTo>
                              <a:lnTo>
                                <a:pt x="3295" y="21"/>
                              </a:lnTo>
                              <a:lnTo>
                                <a:pt x="3321" y="14"/>
                              </a:lnTo>
                              <a:lnTo>
                                <a:pt x="3347" y="9"/>
                              </a:lnTo>
                              <a:lnTo>
                                <a:pt x="3373" y="6"/>
                              </a:lnTo>
                              <a:lnTo>
                                <a:pt x="3399" y="4"/>
                              </a:lnTo>
                              <a:lnTo>
                                <a:pt x="3424" y="2"/>
                              </a:lnTo>
                              <a:lnTo>
                                <a:pt x="3451" y="4"/>
                              </a:lnTo>
                              <a:lnTo>
                                <a:pt x="3477" y="6"/>
                              </a:lnTo>
                              <a:lnTo>
                                <a:pt x="3503" y="9"/>
                              </a:lnTo>
                              <a:lnTo>
                                <a:pt x="3529" y="15"/>
                              </a:lnTo>
                              <a:lnTo>
                                <a:pt x="3553" y="22"/>
                              </a:lnTo>
                              <a:lnTo>
                                <a:pt x="3578" y="30"/>
                              </a:lnTo>
                              <a:lnTo>
                                <a:pt x="3602" y="40"/>
                              </a:lnTo>
                              <a:lnTo>
                                <a:pt x="3626" y="50"/>
                              </a:lnTo>
                              <a:lnTo>
                                <a:pt x="3649" y="63"/>
                              </a:lnTo>
                              <a:lnTo>
                                <a:pt x="3672" y="77"/>
                              </a:lnTo>
                              <a:lnTo>
                                <a:pt x="3690" y="89"/>
                              </a:lnTo>
                              <a:lnTo>
                                <a:pt x="3709" y="102"/>
                              </a:lnTo>
                              <a:lnTo>
                                <a:pt x="3743" y="132"/>
                              </a:lnTo>
                              <a:lnTo>
                                <a:pt x="3760" y="149"/>
                              </a:lnTo>
                              <a:lnTo>
                                <a:pt x="3775" y="166"/>
                              </a:lnTo>
                              <a:lnTo>
                                <a:pt x="3789" y="183"/>
                              </a:lnTo>
                              <a:lnTo>
                                <a:pt x="3803" y="202"/>
                              </a:lnTo>
                              <a:lnTo>
                                <a:pt x="3804" y="204"/>
                              </a:lnTo>
                              <a:lnTo>
                                <a:pt x="3805" y="204"/>
                              </a:lnTo>
                              <a:lnTo>
                                <a:pt x="3805" y="206"/>
                              </a:lnTo>
                              <a:lnTo>
                                <a:pt x="3803" y="210"/>
                              </a:lnTo>
                              <a:lnTo>
                                <a:pt x="3767" y="196"/>
                              </a:lnTo>
                              <a:lnTo>
                                <a:pt x="3732" y="186"/>
                              </a:lnTo>
                              <a:lnTo>
                                <a:pt x="3695" y="179"/>
                              </a:lnTo>
                              <a:lnTo>
                                <a:pt x="3658" y="175"/>
                              </a:lnTo>
                              <a:lnTo>
                                <a:pt x="3620" y="175"/>
                              </a:lnTo>
                              <a:lnTo>
                                <a:pt x="3583" y="179"/>
                              </a:lnTo>
                              <a:lnTo>
                                <a:pt x="3546" y="187"/>
                              </a:lnTo>
                              <a:lnTo>
                                <a:pt x="3510" y="199"/>
                              </a:lnTo>
                              <a:lnTo>
                                <a:pt x="3481" y="212"/>
                              </a:lnTo>
                              <a:lnTo>
                                <a:pt x="3452" y="230"/>
                              </a:lnTo>
                              <a:lnTo>
                                <a:pt x="3451" y="231"/>
                              </a:lnTo>
                              <a:lnTo>
                                <a:pt x="3433" y="246"/>
                              </a:lnTo>
                              <a:lnTo>
                                <a:pt x="3416" y="262"/>
                              </a:lnTo>
                              <a:lnTo>
                                <a:pt x="3400" y="280"/>
                              </a:lnTo>
                              <a:lnTo>
                                <a:pt x="3384" y="297"/>
                              </a:lnTo>
                              <a:lnTo>
                                <a:pt x="3370" y="317"/>
                              </a:lnTo>
                              <a:lnTo>
                                <a:pt x="3357" y="336"/>
                              </a:lnTo>
                              <a:lnTo>
                                <a:pt x="3343" y="356"/>
                              </a:lnTo>
                              <a:lnTo>
                                <a:pt x="3332" y="377"/>
                              </a:lnTo>
                              <a:lnTo>
                                <a:pt x="3331" y="378"/>
                              </a:lnTo>
                              <a:lnTo>
                                <a:pt x="3316" y="417"/>
                              </a:lnTo>
                              <a:lnTo>
                                <a:pt x="3305" y="456"/>
                              </a:lnTo>
                              <a:lnTo>
                                <a:pt x="3295" y="496"/>
                              </a:lnTo>
                              <a:lnTo>
                                <a:pt x="3290" y="536"/>
                              </a:lnTo>
                              <a:lnTo>
                                <a:pt x="3286" y="577"/>
                              </a:lnTo>
                              <a:lnTo>
                                <a:pt x="3286" y="619"/>
                              </a:lnTo>
                              <a:lnTo>
                                <a:pt x="3288" y="659"/>
                              </a:lnTo>
                              <a:lnTo>
                                <a:pt x="3294" y="700"/>
                              </a:lnTo>
                              <a:lnTo>
                                <a:pt x="3303" y="741"/>
                              </a:lnTo>
                              <a:lnTo>
                                <a:pt x="3316" y="781"/>
                              </a:lnTo>
                              <a:lnTo>
                                <a:pt x="3329" y="821"/>
                              </a:lnTo>
                              <a:lnTo>
                                <a:pt x="3346" y="863"/>
                              </a:lnTo>
                              <a:lnTo>
                                <a:pt x="3380" y="923"/>
                              </a:lnTo>
                              <a:lnTo>
                                <a:pt x="3415" y="982"/>
                              </a:lnTo>
                              <a:lnTo>
                                <a:pt x="3451" y="1041"/>
                              </a:lnTo>
                              <a:lnTo>
                                <a:pt x="3487" y="1099"/>
                              </a:lnTo>
                              <a:lnTo>
                                <a:pt x="3490" y="1103"/>
                              </a:lnTo>
                              <a:lnTo>
                                <a:pt x="3509" y="1147"/>
                              </a:lnTo>
                              <a:lnTo>
                                <a:pt x="3527" y="1192"/>
                              </a:lnTo>
                              <a:lnTo>
                                <a:pt x="3540" y="1239"/>
                              </a:lnTo>
                              <a:lnTo>
                                <a:pt x="3551" y="1286"/>
                              </a:lnTo>
                              <a:lnTo>
                                <a:pt x="3556" y="1307"/>
                              </a:lnTo>
                              <a:lnTo>
                                <a:pt x="3565" y="1348"/>
                              </a:lnTo>
                              <a:lnTo>
                                <a:pt x="3570" y="1387"/>
                              </a:lnTo>
                              <a:lnTo>
                                <a:pt x="3572" y="1428"/>
                              </a:lnTo>
                              <a:lnTo>
                                <a:pt x="3571" y="1468"/>
                              </a:lnTo>
                              <a:lnTo>
                                <a:pt x="3567" y="1509"/>
                              </a:lnTo>
                              <a:lnTo>
                                <a:pt x="3560" y="1550"/>
                              </a:lnTo>
                              <a:lnTo>
                                <a:pt x="3550" y="1589"/>
                              </a:lnTo>
                              <a:lnTo>
                                <a:pt x="3536" y="1627"/>
                              </a:lnTo>
                              <a:lnTo>
                                <a:pt x="3528" y="1648"/>
                              </a:lnTo>
                              <a:lnTo>
                                <a:pt x="3518" y="1669"/>
                              </a:lnTo>
                              <a:lnTo>
                                <a:pt x="3508" y="1689"/>
                              </a:lnTo>
                              <a:lnTo>
                                <a:pt x="3495" y="1709"/>
                              </a:lnTo>
                              <a:lnTo>
                                <a:pt x="3482" y="1727"/>
                              </a:lnTo>
                              <a:lnTo>
                                <a:pt x="3467" y="1746"/>
                              </a:lnTo>
                              <a:lnTo>
                                <a:pt x="3452" y="1762"/>
                              </a:lnTo>
                              <a:lnTo>
                                <a:pt x="3436" y="1778"/>
                              </a:lnTo>
                              <a:lnTo>
                                <a:pt x="3414" y="1799"/>
                              </a:lnTo>
                              <a:lnTo>
                                <a:pt x="3391" y="1820"/>
                              </a:lnTo>
                              <a:lnTo>
                                <a:pt x="3368" y="1840"/>
                              </a:lnTo>
                              <a:lnTo>
                                <a:pt x="3343" y="1857"/>
                              </a:lnTo>
                              <a:lnTo>
                                <a:pt x="3318" y="1876"/>
                              </a:lnTo>
                              <a:lnTo>
                                <a:pt x="3293" y="1892"/>
                              </a:lnTo>
                              <a:lnTo>
                                <a:pt x="3267" y="1907"/>
                              </a:lnTo>
                              <a:lnTo>
                                <a:pt x="3240" y="1922"/>
                              </a:lnTo>
                              <a:lnTo>
                                <a:pt x="3212" y="1936"/>
                              </a:lnTo>
                              <a:lnTo>
                                <a:pt x="3185" y="1949"/>
                              </a:lnTo>
                              <a:lnTo>
                                <a:pt x="3157" y="1961"/>
                              </a:lnTo>
                              <a:lnTo>
                                <a:pt x="3128" y="1971"/>
                              </a:lnTo>
                              <a:lnTo>
                                <a:pt x="3099" y="1980"/>
                              </a:lnTo>
                              <a:lnTo>
                                <a:pt x="3070" y="1988"/>
                              </a:lnTo>
                              <a:lnTo>
                                <a:pt x="3040" y="1995"/>
                              </a:lnTo>
                              <a:lnTo>
                                <a:pt x="3010" y="2001"/>
                              </a:lnTo>
                              <a:lnTo>
                                <a:pt x="2938" y="2019"/>
                              </a:lnTo>
                              <a:lnTo>
                                <a:pt x="2865" y="2033"/>
                              </a:lnTo>
                              <a:lnTo>
                                <a:pt x="2791" y="2044"/>
                              </a:lnTo>
                              <a:lnTo>
                                <a:pt x="2717" y="2053"/>
                              </a:lnTo>
                              <a:lnTo>
                                <a:pt x="2656" y="2063"/>
                              </a:lnTo>
                              <a:lnTo>
                                <a:pt x="2595" y="2076"/>
                              </a:lnTo>
                              <a:lnTo>
                                <a:pt x="2535" y="2092"/>
                              </a:lnTo>
                              <a:lnTo>
                                <a:pt x="2475" y="2109"/>
                              </a:lnTo>
                              <a:lnTo>
                                <a:pt x="2417" y="2130"/>
                              </a:lnTo>
                              <a:lnTo>
                                <a:pt x="2359" y="2153"/>
                              </a:lnTo>
                              <a:lnTo>
                                <a:pt x="2302" y="2180"/>
                              </a:lnTo>
                              <a:lnTo>
                                <a:pt x="2247" y="2209"/>
                              </a:lnTo>
                              <a:lnTo>
                                <a:pt x="2213" y="2231"/>
                              </a:lnTo>
                              <a:lnTo>
                                <a:pt x="2180" y="2253"/>
                              </a:lnTo>
                              <a:lnTo>
                                <a:pt x="2147" y="2278"/>
                              </a:lnTo>
                              <a:lnTo>
                                <a:pt x="2116" y="2303"/>
                              </a:lnTo>
                              <a:lnTo>
                                <a:pt x="2086" y="2329"/>
                              </a:lnTo>
                              <a:lnTo>
                                <a:pt x="2056" y="2356"/>
                              </a:lnTo>
                              <a:lnTo>
                                <a:pt x="2028" y="2384"/>
                              </a:lnTo>
                              <a:lnTo>
                                <a:pt x="2000" y="2414"/>
                              </a:lnTo>
                              <a:lnTo>
                                <a:pt x="1950" y="2473"/>
                              </a:lnTo>
                              <a:lnTo>
                                <a:pt x="1904" y="2534"/>
                              </a:lnTo>
                              <a:lnTo>
                                <a:pt x="1869" y="2489"/>
                              </a:lnTo>
                              <a:lnTo>
                                <a:pt x="1833" y="2445"/>
                              </a:lnTo>
                              <a:lnTo>
                                <a:pt x="1796" y="2402"/>
                              </a:lnTo>
                              <a:lnTo>
                                <a:pt x="1756" y="2361"/>
                              </a:lnTo>
                              <a:lnTo>
                                <a:pt x="1710" y="2318"/>
                              </a:lnTo>
                              <a:lnTo>
                                <a:pt x="1661" y="2279"/>
                              </a:lnTo>
                              <a:lnTo>
                                <a:pt x="1610" y="2240"/>
                              </a:lnTo>
                              <a:lnTo>
                                <a:pt x="1558" y="2207"/>
                              </a:lnTo>
                              <a:lnTo>
                                <a:pt x="1502" y="2178"/>
                              </a:lnTo>
                              <a:lnTo>
                                <a:pt x="1446" y="2151"/>
                              </a:lnTo>
                              <a:lnTo>
                                <a:pt x="1389" y="2128"/>
                              </a:lnTo>
                              <a:lnTo>
                                <a:pt x="1329" y="2107"/>
                              </a:lnTo>
                              <a:lnTo>
                                <a:pt x="1270" y="2089"/>
                              </a:lnTo>
                              <a:lnTo>
                                <a:pt x="1210" y="2073"/>
                              </a:lnTo>
                              <a:lnTo>
                                <a:pt x="1149" y="2060"/>
                              </a:lnTo>
                              <a:lnTo>
                                <a:pt x="1088" y="2051"/>
                              </a:lnTo>
                              <a:lnTo>
                                <a:pt x="1013" y="2042"/>
                              </a:lnTo>
                              <a:lnTo>
                                <a:pt x="940" y="2030"/>
                              </a:lnTo>
                              <a:lnTo>
                                <a:pt x="867" y="2016"/>
                              </a:lnTo>
                              <a:lnTo>
                                <a:pt x="794" y="1999"/>
                              </a:lnTo>
                              <a:lnTo>
                                <a:pt x="760" y="1992"/>
                              </a:lnTo>
                              <a:lnTo>
                                <a:pt x="725" y="1984"/>
                              </a:lnTo>
                              <a:lnTo>
                                <a:pt x="690" y="1973"/>
                              </a:lnTo>
                              <a:lnTo>
                                <a:pt x="657" y="1962"/>
                              </a:lnTo>
                              <a:lnTo>
                                <a:pt x="623" y="1948"/>
                              </a:lnTo>
                              <a:lnTo>
                                <a:pt x="591" y="1933"/>
                              </a:lnTo>
                              <a:lnTo>
                                <a:pt x="559" y="1918"/>
                              </a:lnTo>
                              <a:lnTo>
                                <a:pt x="528" y="1899"/>
                              </a:lnTo>
                              <a:lnTo>
                                <a:pt x="498" y="1881"/>
                              </a:lnTo>
                              <a:lnTo>
                                <a:pt x="469" y="1861"/>
                              </a:lnTo>
                              <a:lnTo>
                                <a:pt x="440" y="1839"/>
                              </a:lnTo>
                              <a:lnTo>
                                <a:pt x="412" y="1817"/>
                              </a:lnTo>
                              <a:lnTo>
                                <a:pt x="386" y="1792"/>
                              </a:lnTo>
                              <a:lnTo>
                                <a:pt x="360" y="1768"/>
                              </a:lnTo>
                              <a:lnTo>
                                <a:pt x="335" y="1741"/>
                              </a:lnTo>
                              <a:lnTo>
                                <a:pt x="312" y="1715"/>
                              </a:lnTo>
                              <a:lnTo>
                                <a:pt x="310" y="1711"/>
                              </a:lnTo>
                              <a:lnTo>
                                <a:pt x="289" y="1672"/>
                              </a:lnTo>
                              <a:lnTo>
                                <a:pt x="271" y="1631"/>
                              </a:lnTo>
                              <a:lnTo>
                                <a:pt x="256" y="1589"/>
                              </a:lnTo>
                              <a:lnTo>
                                <a:pt x="245" y="1546"/>
                              </a:lnTo>
                              <a:lnTo>
                                <a:pt x="238" y="1502"/>
                              </a:lnTo>
                              <a:lnTo>
                                <a:pt x="234" y="1458"/>
                              </a:lnTo>
                              <a:lnTo>
                                <a:pt x="234" y="1414"/>
                              </a:lnTo>
                              <a:lnTo>
                                <a:pt x="237" y="1370"/>
                              </a:lnTo>
                              <a:lnTo>
                                <a:pt x="242" y="1329"/>
                              </a:lnTo>
                              <a:lnTo>
                                <a:pt x="250" y="1290"/>
                              </a:lnTo>
                              <a:lnTo>
                                <a:pt x="259" y="1250"/>
                              </a:lnTo>
                              <a:lnTo>
                                <a:pt x="271" y="1212"/>
                              </a:lnTo>
                              <a:lnTo>
                                <a:pt x="285" y="1175"/>
                              </a:lnTo>
                              <a:lnTo>
                                <a:pt x="301" y="1138"/>
                              </a:lnTo>
                              <a:lnTo>
                                <a:pt x="318" y="1100"/>
                              </a:lnTo>
                              <a:lnTo>
                                <a:pt x="337" y="1066"/>
                              </a:lnTo>
                              <a:lnTo>
                                <a:pt x="399" y="964"/>
                              </a:lnTo>
                              <a:lnTo>
                                <a:pt x="458" y="860"/>
                              </a:lnTo>
                              <a:lnTo>
                                <a:pt x="475" y="818"/>
                              </a:lnTo>
                              <a:lnTo>
                                <a:pt x="490" y="779"/>
                              </a:lnTo>
                              <a:lnTo>
                                <a:pt x="501" y="738"/>
                              </a:lnTo>
                              <a:lnTo>
                                <a:pt x="512" y="698"/>
                              </a:lnTo>
                              <a:lnTo>
                                <a:pt x="516" y="657"/>
                              </a:lnTo>
                              <a:lnTo>
                                <a:pt x="519" y="616"/>
                              </a:lnTo>
                              <a:lnTo>
                                <a:pt x="518" y="575"/>
                              </a:lnTo>
                              <a:lnTo>
                                <a:pt x="515" y="534"/>
                              </a:lnTo>
                              <a:lnTo>
                                <a:pt x="509" y="493"/>
                              </a:lnTo>
                              <a:lnTo>
                                <a:pt x="500" y="454"/>
                              </a:lnTo>
                              <a:lnTo>
                                <a:pt x="488" y="414"/>
                              </a:lnTo>
                              <a:lnTo>
                                <a:pt x="473" y="376"/>
                              </a:lnTo>
                              <a:lnTo>
                                <a:pt x="473" y="375"/>
                              </a:lnTo>
                              <a:lnTo>
                                <a:pt x="461" y="354"/>
                              </a:lnTo>
                              <a:lnTo>
                                <a:pt x="449" y="333"/>
                              </a:lnTo>
                              <a:lnTo>
                                <a:pt x="435" y="315"/>
                              </a:lnTo>
                              <a:lnTo>
                                <a:pt x="421" y="295"/>
                              </a:lnTo>
                              <a:lnTo>
                                <a:pt x="388" y="260"/>
                              </a:lnTo>
                              <a:lnTo>
                                <a:pt x="371" y="244"/>
                              </a:lnTo>
                              <a:lnTo>
                                <a:pt x="353" y="229"/>
                              </a:lnTo>
                              <a:lnTo>
                                <a:pt x="353" y="228"/>
                              </a:lnTo>
                              <a:lnTo>
                                <a:pt x="324" y="210"/>
                              </a:lnTo>
                              <a:lnTo>
                                <a:pt x="295" y="196"/>
                              </a:lnTo>
                              <a:lnTo>
                                <a:pt x="260" y="186"/>
                              </a:lnTo>
                              <a:lnTo>
                                <a:pt x="225" y="178"/>
                              </a:lnTo>
                              <a:lnTo>
                                <a:pt x="189" y="173"/>
                              </a:lnTo>
                              <a:lnTo>
                                <a:pt x="152" y="172"/>
                              </a:lnTo>
                              <a:lnTo>
                                <a:pt x="117" y="175"/>
                              </a:lnTo>
                              <a:lnTo>
                                <a:pt x="81" y="181"/>
                              </a:lnTo>
                              <a:lnTo>
                                <a:pt x="46" y="190"/>
                              </a:lnTo>
                              <a:lnTo>
                                <a:pt x="13" y="203"/>
                              </a:lnTo>
                              <a:lnTo>
                                <a:pt x="7" y="207"/>
                              </a:lnTo>
                              <a:lnTo>
                                <a:pt x="2" y="207"/>
                              </a:lnTo>
                              <a:lnTo>
                                <a:pt x="0" y="203"/>
                              </a:lnTo>
                              <a:lnTo>
                                <a:pt x="2" y="200"/>
                              </a:lnTo>
                              <a:lnTo>
                                <a:pt x="16" y="181"/>
                              </a:lnTo>
                              <a:lnTo>
                                <a:pt x="30" y="164"/>
                              </a:lnTo>
                              <a:lnTo>
                                <a:pt x="45" y="146"/>
                              </a:lnTo>
                              <a:lnTo>
                                <a:pt x="62" y="130"/>
                              </a:lnTo>
                              <a:lnTo>
                                <a:pt x="96" y="100"/>
                              </a:lnTo>
                              <a:lnTo>
                                <a:pt x="114" y="87"/>
                              </a:lnTo>
                              <a:lnTo>
                                <a:pt x="133" y="74"/>
                              </a:lnTo>
                              <a:lnTo>
                                <a:pt x="161" y="57"/>
                              </a:lnTo>
                              <a:lnTo>
                                <a:pt x="190" y="43"/>
                              </a:lnTo>
                              <a:lnTo>
                                <a:pt x="220" y="30"/>
                              </a:lnTo>
                              <a:lnTo>
                                <a:pt x="251" y="20"/>
                              </a:lnTo>
                              <a:lnTo>
                                <a:pt x="281" y="12"/>
                              </a:lnTo>
                              <a:lnTo>
                                <a:pt x="314" y="6"/>
                              </a:lnTo>
                              <a:lnTo>
                                <a:pt x="345" y="1"/>
                              </a:lnTo>
                              <a:lnTo>
                                <a:pt x="378" y="0"/>
                              </a:lnTo>
                              <a:lnTo>
                                <a:pt x="412" y="1"/>
                              </a:lnTo>
                              <a:lnTo>
                                <a:pt x="443" y="5"/>
                              </a:lnTo>
                              <a:lnTo>
                                <a:pt x="473" y="11"/>
                              </a:lnTo>
                              <a:lnTo>
                                <a:pt x="504" y="17"/>
                              </a:lnTo>
                              <a:lnTo>
                                <a:pt x="534" y="27"/>
                              </a:lnTo>
                              <a:lnTo>
                                <a:pt x="560" y="38"/>
                              </a:lnTo>
                              <a:lnTo>
                                <a:pt x="587" y="51"/>
                              </a:lnTo>
                              <a:lnTo>
                                <a:pt x="613" y="65"/>
                              </a:lnTo>
                              <a:lnTo>
                                <a:pt x="638" y="80"/>
                              </a:lnTo>
                              <a:lnTo>
                                <a:pt x="671" y="105"/>
                              </a:lnTo>
                              <a:lnTo>
                                <a:pt x="703" y="131"/>
                              </a:lnTo>
                              <a:lnTo>
                                <a:pt x="732" y="159"/>
                              </a:lnTo>
                              <a:lnTo>
                                <a:pt x="760" y="190"/>
                              </a:lnTo>
                              <a:lnTo>
                                <a:pt x="786" y="223"/>
                              </a:lnTo>
                              <a:lnTo>
                                <a:pt x="809" y="257"/>
                              </a:lnTo>
                              <a:lnTo>
                                <a:pt x="830" y="293"/>
                              </a:lnTo>
                              <a:lnTo>
                                <a:pt x="848" y="330"/>
                              </a:lnTo>
                              <a:lnTo>
                                <a:pt x="863" y="368"/>
                              </a:lnTo>
                              <a:lnTo>
                                <a:pt x="877" y="407"/>
                              </a:lnTo>
                              <a:lnTo>
                                <a:pt x="886" y="447"/>
                              </a:lnTo>
                              <a:lnTo>
                                <a:pt x="894" y="488"/>
                              </a:lnTo>
                              <a:lnTo>
                                <a:pt x="899" y="528"/>
                              </a:lnTo>
                              <a:lnTo>
                                <a:pt x="900" y="570"/>
                              </a:lnTo>
                              <a:lnTo>
                                <a:pt x="899" y="612"/>
                              </a:lnTo>
                              <a:lnTo>
                                <a:pt x="894" y="652"/>
                              </a:lnTo>
                              <a:lnTo>
                                <a:pt x="885" y="699"/>
                              </a:lnTo>
                              <a:lnTo>
                                <a:pt x="875" y="745"/>
                              </a:lnTo>
                              <a:lnTo>
                                <a:pt x="861" y="792"/>
                              </a:lnTo>
                              <a:lnTo>
                                <a:pt x="846" y="837"/>
                              </a:lnTo>
                              <a:lnTo>
                                <a:pt x="844" y="840"/>
                              </a:lnTo>
                              <a:lnTo>
                                <a:pt x="816" y="894"/>
                              </a:lnTo>
                              <a:lnTo>
                                <a:pt x="792" y="948"/>
                              </a:lnTo>
                              <a:lnTo>
                                <a:pt x="768" y="1004"/>
                              </a:lnTo>
                              <a:lnTo>
                                <a:pt x="746" y="1060"/>
                              </a:lnTo>
                              <a:lnTo>
                                <a:pt x="732" y="1097"/>
                              </a:lnTo>
                              <a:lnTo>
                                <a:pt x="721" y="1135"/>
                              </a:lnTo>
                              <a:lnTo>
                                <a:pt x="711" y="1175"/>
                              </a:lnTo>
                              <a:lnTo>
                                <a:pt x="705" y="1214"/>
                              </a:lnTo>
                              <a:lnTo>
                                <a:pt x="701" y="1237"/>
                              </a:lnTo>
                              <a:lnTo>
                                <a:pt x="699" y="1261"/>
                              </a:lnTo>
                              <a:lnTo>
                                <a:pt x="698" y="1284"/>
                              </a:lnTo>
                              <a:lnTo>
                                <a:pt x="699" y="1307"/>
                              </a:lnTo>
                              <a:lnTo>
                                <a:pt x="701" y="1330"/>
                              </a:lnTo>
                              <a:lnTo>
                                <a:pt x="704" y="1354"/>
                              </a:lnTo>
                              <a:lnTo>
                                <a:pt x="708" y="1377"/>
                              </a:lnTo>
                              <a:lnTo>
                                <a:pt x="714" y="1399"/>
                              </a:lnTo>
                              <a:lnTo>
                                <a:pt x="727" y="1430"/>
                              </a:lnTo>
                              <a:lnTo>
                                <a:pt x="742" y="1459"/>
                              </a:lnTo>
                              <a:lnTo>
                                <a:pt x="759" y="1488"/>
                              </a:lnTo>
                              <a:lnTo>
                                <a:pt x="779" y="1515"/>
                              </a:lnTo>
                              <a:lnTo>
                                <a:pt x="801" y="1539"/>
                              </a:lnTo>
                              <a:lnTo>
                                <a:pt x="825" y="1562"/>
                              </a:lnTo>
                              <a:lnTo>
                                <a:pt x="851" y="1585"/>
                              </a:lnTo>
                              <a:lnTo>
                                <a:pt x="879" y="1603"/>
                              </a:lnTo>
                              <a:lnTo>
                                <a:pt x="907" y="1624"/>
                              </a:lnTo>
                              <a:lnTo>
                                <a:pt x="937" y="1643"/>
                              </a:lnTo>
                              <a:lnTo>
                                <a:pt x="967" y="1661"/>
                              </a:lnTo>
                              <a:lnTo>
                                <a:pt x="999" y="1677"/>
                              </a:lnTo>
                              <a:lnTo>
                                <a:pt x="1031" y="1692"/>
                              </a:lnTo>
                              <a:lnTo>
                                <a:pt x="1064" y="1706"/>
                              </a:lnTo>
                              <a:lnTo>
                                <a:pt x="1097" y="1719"/>
                              </a:lnTo>
                              <a:lnTo>
                                <a:pt x="1131" y="1731"/>
                              </a:lnTo>
                              <a:lnTo>
                                <a:pt x="1176" y="1741"/>
                              </a:lnTo>
                              <a:lnTo>
                                <a:pt x="1265" y="1760"/>
                              </a:lnTo>
                              <a:lnTo>
                                <a:pt x="1310" y="1767"/>
                              </a:lnTo>
                              <a:lnTo>
                                <a:pt x="1382" y="1778"/>
                              </a:lnTo>
                              <a:lnTo>
                                <a:pt x="1452" y="1791"/>
                              </a:lnTo>
                              <a:lnTo>
                                <a:pt x="1521" y="1809"/>
                              </a:lnTo>
                              <a:lnTo>
                                <a:pt x="1591" y="1827"/>
                              </a:lnTo>
                              <a:lnTo>
                                <a:pt x="1611" y="1834"/>
                              </a:lnTo>
                              <a:lnTo>
                                <a:pt x="1651" y="1849"/>
                              </a:lnTo>
                              <a:lnTo>
                                <a:pt x="1691" y="1867"/>
                              </a:lnTo>
                              <a:lnTo>
                                <a:pt x="1729" y="1885"/>
                              </a:lnTo>
                              <a:lnTo>
                                <a:pt x="1767" y="1906"/>
                              </a:lnTo>
                              <a:lnTo>
                                <a:pt x="1803" y="1929"/>
                              </a:lnTo>
                              <a:lnTo>
                                <a:pt x="1838" y="1954"/>
                              </a:lnTo>
                              <a:lnTo>
                                <a:pt x="1871" y="1980"/>
                              </a:lnTo>
                              <a:lnTo>
                                <a:pt x="1904" y="2009"/>
                              </a:lnTo>
                              <a:close/>
                            </a:path>
                          </a:pathLst>
                        </a:custGeom>
                        <a:solidFill>
                          <a:srgbClr val="007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6"/>
                      <wps:cNvSpPr>
                        <a:spLocks/>
                      </wps:cNvSpPr>
                      <wps:spPr bwMode="auto">
                        <a:xfrm>
                          <a:off x="6531" y="2855"/>
                          <a:ext cx="2613" cy="438"/>
                        </a:xfrm>
                        <a:custGeom>
                          <a:avLst/>
                          <a:gdLst>
                            <a:gd name="T0" fmla="*/ 318 w 2613"/>
                            <a:gd name="T1" fmla="*/ 398 h 438"/>
                            <a:gd name="T2" fmla="*/ 160 w 2613"/>
                            <a:gd name="T3" fmla="*/ 347 h 438"/>
                            <a:gd name="T4" fmla="*/ 0 w 2613"/>
                            <a:gd name="T5" fmla="*/ 289 h 438"/>
                            <a:gd name="T6" fmla="*/ 104 w 2613"/>
                            <a:gd name="T7" fmla="*/ 241 h 438"/>
                            <a:gd name="T8" fmla="*/ 259 w 2613"/>
                            <a:gd name="T9" fmla="*/ 181 h 438"/>
                            <a:gd name="T10" fmla="*/ 416 w 2613"/>
                            <a:gd name="T11" fmla="*/ 128 h 438"/>
                            <a:gd name="T12" fmla="*/ 576 w 2613"/>
                            <a:gd name="T13" fmla="*/ 84 h 438"/>
                            <a:gd name="T14" fmla="*/ 738 w 2613"/>
                            <a:gd name="T15" fmla="*/ 49 h 438"/>
                            <a:gd name="T16" fmla="*/ 903 w 2613"/>
                            <a:gd name="T17" fmla="*/ 24 h 438"/>
                            <a:gd name="T18" fmla="*/ 1067 w 2613"/>
                            <a:gd name="T19" fmla="*/ 8 h 438"/>
                            <a:gd name="T20" fmla="*/ 1233 w 2613"/>
                            <a:gd name="T21" fmla="*/ 0 h 438"/>
                            <a:gd name="T22" fmla="*/ 1399 w 2613"/>
                            <a:gd name="T23" fmla="*/ 1 h 438"/>
                            <a:gd name="T24" fmla="*/ 1565 w 2613"/>
                            <a:gd name="T25" fmla="*/ 11 h 438"/>
                            <a:gd name="T26" fmla="*/ 1729 w 2613"/>
                            <a:gd name="T27" fmla="*/ 31 h 438"/>
                            <a:gd name="T28" fmla="*/ 1892 w 2613"/>
                            <a:gd name="T29" fmla="*/ 60 h 438"/>
                            <a:gd name="T30" fmla="*/ 2055 w 2613"/>
                            <a:gd name="T31" fmla="*/ 97 h 438"/>
                            <a:gd name="T32" fmla="*/ 2213 w 2613"/>
                            <a:gd name="T33" fmla="*/ 144 h 438"/>
                            <a:gd name="T34" fmla="*/ 2370 w 2613"/>
                            <a:gd name="T35" fmla="*/ 198 h 438"/>
                            <a:gd name="T36" fmla="*/ 2524 w 2613"/>
                            <a:gd name="T37" fmla="*/ 261 h 438"/>
                            <a:gd name="T38" fmla="*/ 2613 w 2613"/>
                            <a:gd name="T39" fmla="*/ 303 h 438"/>
                            <a:gd name="T40" fmla="*/ 2407 w 2613"/>
                            <a:gd name="T41" fmla="*/ 377 h 438"/>
                            <a:gd name="T42" fmla="*/ 2198 w 2613"/>
                            <a:gd name="T43" fmla="*/ 438 h 438"/>
                            <a:gd name="T44" fmla="*/ 2087 w 2613"/>
                            <a:gd name="T45" fmla="*/ 404 h 438"/>
                            <a:gd name="T46" fmla="*/ 1978 w 2613"/>
                            <a:gd name="T47" fmla="*/ 372 h 438"/>
                            <a:gd name="T48" fmla="*/ 1869 w 2613"/>
                            <a:gd name="T49" fmla="*/ 345 h 438"/>
                            <a:gd name="T50" fmla="*/ 1702 w 2613"/>
                            <a:gd name="T51" fmla="*/ 315 h 438"/>
                            <a:gd name="T52" fmla="*/ 1591 w 2613"/>
                            <a:gd name="T53" fmla="*/ 300 h 438"/>
                            <a:gd name="T54" fmla="*/ 1478 w 2613"/>
                            <a:gd name="T55" fmla="*/ 290 h 438"/>
                            <a:gd name="T56" fmla="*/ 1309 w 2613"/>
                            <a:gd name="T57" fmla="*/ 284 h 438"/>
                            <a:gd name="T58" fmla="*/ 1196 w 2613"/>
                            <a:gd name="T59" fmla="*/ 285 h 438"/>
                            <a:gd name="T60" fmla="*/ 1028 w 2613"/>
                            <a:gd name="T61" fmla="*/ 297 h 438"/>
                            <a:gd name="T62" fmla="*/ 915 w 2613"/>
                            <a:gd name="T63" fmla="*/ 311 h 438"/>
                            <a:gd name="T64" fmla="*/ 804 w 2613"/>
                            <a:gd name="T65" fmla="*/ 328 h 438"/>
                            <a:gd name="T66" fmla="*/ 639 w 2613"/>
                            <a:gd name="T67" fmla="*/ 364 h 438"/>
                            <a:gd name="T68" fmla="*/ 530 w 2613"/>
                            <a:gd name="T69" fmla="*/ 394 h 438"/>
                            <a:gd name="T70" fmla="*/ 422 w 2613"/>
                            <a:gd name="T71" fmla="*/ 428 h 4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613" h="438">
                              <a:moveTo>
                                <a:pt x="422" y="428"/>
                              </a:moveTo>
                              <a:lnTo>
                                <a:pt x="318" y="398"/>
                              </a:lnTo>
                              <a:lnTo>
                                <a:pt x="215" y="364"/>
                              </a:lnTo>
                              <a:lnTo>
                                <a:pt x="160" y="347"/>
                              </a:lnTo>
                              <a:lnTo>
                                <a:pt x="53" y="309"/>
                              </a:lnTo>
                              <a:lnTo>
                                <a:pt x="0" y="289"/>
                              </a:lnTo>
                              <a:lnTo>
                                <a:pt x="28" y="275"/>
                              </a:lnTo>
                              <a:lnTo>
                                <a:pt x="104" y="241"/>
                              </a:lnTo>
                              <a:lnTo>
                                <a:pt x="181" y="210"/>
                              </a:lnTo>
                              <a:lnTo>
                                <a:pt x="259" y="181"/>
                              </a:lnTo>
                              <a:lnTo>
                                <a:pt x="337" y="153"/>
                              </a:lnTo>
                              <a:lnTo>
                                <a:pt x="416" y="128"/>
                              </a:lnTo>
                              <a:lnTo>
                                <a:pt x="496" y="105"/>
                              </a:lnTo>
                              <a:lnTo>
                                <a:pt x="576" y="84"/>
                              </a:lnTo>
                              <a:lnTo>
                                <a:pt x="657" y="66"/>
                              </a:lnTo>
                              <a:lnTo>
                                <a:pt x="738" y="49"/>
                              </a:lnTo>
                              <a:lnTo>
                                <a:pt x="821" y="36"/>
                              </a:lnTo>
                              <a:lnTo>
                                <a:pt x="903" y="24"/>
                              </a:lnTo>
                              <a:lnTo>
                                <a:pt x="985" y="15"/>
                              </a:lnTo>
                              <a:lnTo>
                                <a:pt x="1067" y="8"/>
                              </a:lnTo>
                              <a:lnTo>
                                <a:pt x="1150" y="3"/>
                              </a:lnTo>
                              <a:lnTo>
                                <a:pt x="1233" y="0"/>
                              </a:lnTo>
                              <a:lnTo>
                                <a:pt x="1316" y="0"/>
                              </a:lnTo>
                              <a:lnTo>
                                <a:pt x="1399" y="1"/>
                              </a:lnTo>
                              <a:lnTo>
                                <a:pt x="1482" y="5"/>
                              </a:lnTo>
                              <a:lnTo>
                                <a:pt x="1565" y="11"/>
                              </a:lnTo>
                              <a:lnTo>
                                <a:pt x="1647" y="20"/>
                              </a:lnTo>
                              <a:lnTo>
                                <a:pt x="1729" y="31"/>
                              </a:lnTo>
                              <a:lnTo>
                                <a:pt x="1811" y="44"/>
                              </a:lnTo>
                              <a:lnTo>
                                <a:pt x="1892" y="60"/>
                              </a:lnTo>
                              <a:lnTo>
                                <a:pt x="1974" y="77"/>
                              </a:lnTo>
                              <a:lnTo>
                                <a:pt x="2055" y="97"/>
                              </a:lnTo>
                              <a:lnTo>
                                <a:pt x="2134" y="119"/>
                              </a:lnTo>
                              <a:lnTo>
                                <a:pt x="2213" y="144"/>
                              </a:lnTo>
                              <a:lnTo>
                                <a:pt x="2293" y="169"/>
                              </a:lnTo>
                              <a:lnTo>
                                <a:pt x="2370" y="198"/>
                              </a:lnTo>
                              <a:lnTo>
                                <a:pt x="2447" y="228"/>
                              </a:lnTo>
                              <a:lnTo>
                                <a:pt x="2524" y="261"/>
                              </a:lnTo>
                              <a:lnTo>
                                <a:pt x="2599" y="296"/>
                              </a:lnTo>
                              <a:lnTo>
                                <a:pt x="2613" y="303"/>
                              </a:lnTo>
                              <a:lnTo>
                                <a:pt x="2511" y="342"/>
                              </a:lnTo>
                              <a:lnTo>
                                <a:pt x="2407" y="377"/>
                              </a:lnTo>
                              <a:lnTo>
                                <a:pt x="2303" y="409"/>
                              </a:lnTo>
                              <a:lnTo>
                                <a:pt x="2198" y="438"/>
                              </a:lnTo>
                              <a:lnTo>
                                <a:pt x="2194" y="438"/>
                              </a:lnTo>
                              <a:lnTo>
                                <a:pt x="2087" y="404"/>
                              </a:lnTo>
                              <a:lnTo>
                                <a:pt x="2033" y="387"/>
                              </a:lnTo>
                              <a:lnTo>
                                <a:pt x="1978" y="372"/>
                              </a:lnTo>
                              <a:lnTo>
                                <a:pt x="1924" y="358"/>
                              </a:lnTo>
                              <a:lnTo>
                                <a:pt x="1869" y="345"/>
                              </a:lnTo>
                              <a:lnTo>
                                <a:pt x="1758" y="325"/>
                              </a:lnTo>
                              <a:lnTo>
                                <a:pt x="1702" y="315"/>
                              </a:lnTo>
                              <a:lnTo>
                                <a:pt x="1647" y="307"/>
                              </a:lnTo>
                              <a:lnTo>
                                <a:pt x="1591" y="300"/>
                              </a:lnTo>
                              <a:lnTo>
                                <a:pt x="1534" y="294"/>
                              </a:lnTo>
                              <a:lnTo>
                                <a:pt x="1478" y="290"/>
                              </a:lnTo>
                              <a:lnTo>
                                <a:pt x="1365" y="285"/>
                              </a:lnTo>
                              <a:lnTo>
                                <a:pt x="1309" y="284"/>
                              </a:lnTo>
                              <a:lnTo>
                                <a:pt x="1252" y="284"/>
                              </a:lnTo>
                              <a:lnTo>
                                <a:pt x="1196" y="285"/>
                              </a:lnTo>
                              <a:lnTo>
                                <a:pt x="1083" y="292"/>
                              </a:lnTo>
                              <a:lnTo>
                                <a:pt x="1028" y="297"/>
                              </a:lnTo>
                              <a:lnTo>
                                <a:pt x="972" y="303"/>
                              </a:lnTo>
                              <a:lnTo>
                                <a:pt x="915" y="311"/>
                              </a:lnTo>
                              <a:lnTo>
                                <a:pt x="860" y="319"/>
                              </a:lnTo>
                              <a:lnTo>
                                <a:pt x="804" y="328"/>
                              </a:lnTo>
                              <a:lnTo>
                                <a:pt x="694" y="351"/>
                              </a:lnTo>
                              <a:lnTo>
                                <a:pt x="639" y="364"/>
                              </a:lnTo>
                              <a:lnTo>
                                <a:pt x="584" y="379"/>
                              </a:lnTo>
                              <a:lnTo>
                                <a:pt x="530" y="394"/>
                              </a:lnTo>
                              <a:lnTo>
                                <a:pt x="476" y="410"/>
                              </a:lnTo>
                              <a:lnTo>
                                <a:pt x="422" y="428"/>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67"/>
                      <wps:cNvSpPr>
                        <a:spLocks/>
                      </wps:cNvSpPr>
                      <wps:spPr bwMode="auto">
                        <a:xfrm>
                          <a:off x="7025" y="3170"/>
                          <a:ext cx="1650" cy="230"/>
                        </a:xfrm>
                        <a:custGeom>
                          <a:avLst/>
                          <a:gdLst>
                            <a:gd name="T0" fmla="*/ 679 w 1650"/>
                            <a:gd name="T1" fmla="*/ 8 h 230"/>
                            <a:gd name="T2" fmla="*/ 691 w 1650"/>
                            <a:gd name="T3" fmla="*/ 7 h 230"/>
                            <a:gd name="T4" fmla="*/ 752 w 1650"/>
                            <a:gd name="T5" fmla="*/ 4 h 230"/>
                            <a:gd name="T6" fmla="*/ 812 w 1650"/>
                            <a:gd name="T7" fmla="*/ 1 h 230"/>
                            <a:gd name="T8" fmla="*/ 873 w 1650"/>
                            <a:gd name="T9" fmla="*/ 0 h 230"/>
                            <a:gd name="T10" fmla="*/ 934 w 1650"/>
                            <a:gd name="T11" fmla="*/ 1 h 230"/>
                            <a:gd name="T12" fmla="*/ 995 w 1650"/>
                            <a:gd name="T13" fmla="*/ 4 h 230"/>
                            <a:gd name="T14" fmla="*/ 1056 w 1650"/>
                            <a:gd name="T15" fmla="*/ 8 h 230"/>
                            <a:gd name="T16" fmla="*/ 1118 w 1650"/>
                            <a:gd name="T17" fmla="*/ 14 h 230"/>
                            <a:gd name="T18" fmla="*/ 1178 w 1650"/>
                            <a:gd name="T19" fmla="*/ 22 h 230"/>
                            <a:gd name="T20" fmla="*/ 1238 w 1650"/>
                            <a:gd name="T21" fmla="*/ 32 h 230"/>
                            <a:gd name="T22" fmla="*/ 1298 w 1650"/>
                            <a:gd name="T23" fmla="*/ 43 h 230"/>
                            <a:gd name="T24" fmla="*/ 1358 w 1650"/>
                            <a:gd name="T25" fmla="*/ 56 h 230"/>
                            <a:gd name="T26" fmla="*/ 1418 w 1650"/>
                            <a:gd name="T27" fmla="*/ 71 h 230"/>
                            <a:gd name="T28" fmla="*/ 1476 w 1650"/>
                            <a:gd name="T29" fmla="*/ 87 h 230"/>
                            <a:gd name="T30" fmla="*/ 1535 w 1650"/>
                            <a:gd name="T31" fmla="*/ 105 h 230"/>
                            <a:gd name="T32" fmla="*/ 1592 w 1650"/>
                            <a:gd name="T33" fmla="*/ 124 h 230"/>
                            <a:gd name="T34" fmla="*/ 1650 w 1650"/>
                            <a:gd name="T35" fmla="*/ 147 h 230"/>
                            <a:gd name="T36" fmla="*/ 1560 w 1650"/>
                            <a:gd name="T37" fmla="*/ 165 h 230"/>
                            <a:gd name="T38" fmla="*/ 1468 w 1650"/>
                            <a:gd name="T39" fmla="*/ 181 h 230"/>
                            <a:gd name="T40" fmla="*/ 1377 w 1650"/>
                            <a:gd name="T41" fmla="*/ 195 h 230"/>
                            <a:gd name="T42" fmla="*/ 1286 w 1650"/>
                            <a:gd name="T43" fmla="*/ 207 h 230"/>
                            <a:gd name="T44" fmla="*/ 1194 w 1650"/>
                            <a:gd name="T45" fmla="*/ 216 h 230"/>
                            <a:gd name="T46" fmla="*/ 1102 w 1650"/>
                            <a:gd name="T47" fmla="*/ 223 h 230"/>
                            <a:gd name="T48" fmla="*/ 1010 w 1650"/>
                            <a:gd name="T49" fmla="*/ 228 h 230"/>
                            <a:gd name="T50" fmla="*/ 918 w 1650"/>
                            <a:gd name="T51" fmla="*/ 230 h 230"/>
                            <a:gd name="T52" fmla="*/ 825 w 1650"/>
                            <a:gd name="T53" fmla="*/ 230 h 230"/>
                            <a:gd name="T54" fmla="*/ 733 w 1650"/>
                            <a:gd name="T55" fmla="*/ 228 h 230"/>
                            <a:gd name="T56" fmla="*/ 641 w 1650"/>
                            <a:gd name="T57" fmla="*/ 224 h 230"/>
                            <a:gd name="T58" fmla="*/ 549 w 1650"/>
                            <a:gd name="T59" fmla="*/ 217 h 230"/>
                            <a:gd name="T60" fmla="*/ 456 w 1650"/>
                            <a:gd name="T61" fmla="*/ 208 h 230"/>
                            <a:gd name="T62" fmla="*/ 366 w 1650"/>
                            <a:gd name="T63" fmla="*/ 196 h 230"/>
                            <a:gd name="T64" fmla="*/ 274 w 1650"/>
                            <a:gd name="T65" fmla="*/ 183 h 230"/>
                            <a:gd name="T66" fmla="*/ 183 w 1650"/>
                            <a:gd name="T67" fmla="*/ 167 h 230"/>
                            <a:gd name="T68" fmla="*/ 91 w 1650"/>
                            <a:gd name="T69" fmla="*/ 148 h 230"/>
                            <a:gd name="T70" fmla="*/ 0 w 1650"/>
                            <a:gd name="T71" fmla="*/ 124 h 230"/>
                            <a:gd name="T72" fmla="*/ 74 w 1650"/>
                            <a:gd name="T73" fmla="*/ 104 h 230"/>
                            <a:gd name="T74" fmla="*/ 150 w 1650"/>
                            <a:gd name="T75" fmla="*/ 85 h 230"/>
                            <a:gd name="T76" fmla="*/ 226 w 1650"/>
                            <a:gd name="T77" fmla="*/ 68 h 230"/>
                            <a:gd name="T78" fmla="*/ 303 w 1650"/>
                            <a:gd name="T79" fmla="*/ 53 h 230"/>
                            <a:gd name="T80" fmla="*/ 379 w 1650"/>
                            <a:gd name="T81" fmla="*/ 40 h 230"/>
                            <a:gd name="T82" fmla="*/ 456 w 1650"/>
                            <a:gd name="T83" fmla="*/ 29 h 230"/>
                            <a:gd name="T84" fmla="*/ 534 w 1650"/>
                            <a:gd name="T85" fmla="*/ 20 h 230"/>
                            <a:gd name="T86" fmla="*/ 611 w 1650"/>
                            <a:gd name="T87" fmla="*/ 13 h 230"/>
                            <a:gd name="T88" fmla="*/ 679 w 1650"/>
                            <a:gd name="T89" fmla="*/ 8 h 2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650" h="230">
                              <a:moveTo>
                                <a:pt x="679" y="8"/>
                              </a:moveTo>
                              <a:lnTo>
                                <a:pt x="691" y="7"/>
                              </a:lnTo>
                              <a:lnTo>
                                <a:pt x="752" y="4"/>
                              </a:lnTo>
                              <a:lnTo>
                                <a:pt x="812" y="1"/>
                              </a:lnTo>
                              <a:lnTo>
                                <a:pt x="873" y="0"/>
                              </a:lnTo>
                              <a:lnTo>
                                <a:pt x="934" y="1"/>
                              </a:lnTo>
                              <a:lnTo>
                                <a:pt x="995" y="4"/>
                              </a:lnTo>
                              <a:lnTo>
                                <a:pt x="1056" y="8"/>
                              </a:lnTo>
                              <a:lnTo>
                                <a:pt x="1118" y="14"/>
                              </a:lnTo>
                              <a:lnTo>
                                <a:pt x="1178" y="22"/>
                              </a:lnTo>
                              <a:lnTo>
                                <a:pt x="1238" y="32"/>
                              </a:lnTo>
                              <a:lnTo>
                                <a:pt x="1298" y="43"/>
                              </a:lnTo>
                              <a:lnTo>
                                <a:pt x="1358" y="56"/>
                              </a:lnTo>
                              <a:lnTo>
                                <a:pt x="1418" y="71"/>
                              </a:lnTo>
                              <a:lnTo>
                                <a:pt x="1476" y="87"/>
                              </a:lnTo>
                              <a:lnTo>
                                <a:pt x="1535" y="105"/>
                              </a:lnTo>
                              <a:lnTo>
                                <a:pt x="1592" y="124"/>
                              </a:lnTo>
                              <a:lnTo>
                                <a:pt x="1650" y="147"/>
                              </a:lnTo>
                              <a:lnTo>
                                <a:pt x="1560" y="165"/>
                              </a:lnTo>
                              <a:lnTo>
                                <a:pt x="1468" y="181"/>
                              </a:lnTo>
                              <a:lnTo>
                                <a:pt x="1377" y="195"/>
                              </a:lnTo>
                              <a:lnTo>
                                <a:pt x="1286" y="207"/>
                              </a:lnTo>
                              <a:lnTo>
                                <a:pt x="1194" y="216"/>
                              </a:lnTo>
                              <a:lnTo>
                                <a:pt x="1102" y="223"/>
                              </a:lnTo>
                              <a:lnTo>
                                <a:pt x="1010" y="228"/>
                              </a:lnTo>
                              <a:lnTo>
                                <a:pt x="918" y="230"/>
                              </a:lnTo>
                              <a:lnTo>
                                <a:pt x="825" y="230"/>
                              </a:lnTo>
                              <a:lnTo>
                                <a:pt x="733" y="228"/>
                              </a:lnTo>
                              <a:lnTo>
                                <a:pt x="641" y="224"/>
                              </a:lnTo>
                              <a:lnTo>
                                <a:pt x="549" y="217"/>
                              </a:lnTo>
                              <a:lnTo>
                                <a:pt x="456" y="208"/>
                              </a:lnTo>
                              <a:lnTo>
                                <a:pt x="366" y="196"/>
                              </a:lnTo>
                              <a:lnTo>
                                <a:pt x="274" y="183"/>
                              </a:lnTo>
                              <a:lnTo>
                                <a:pt x="183" y="167"/>
                              </a:lnTo>
                              <a:lnTo>
                                <a:pt x="91" y="148"/>
                              </a:lnTo>
                              <a:lnTo>
                                <a:pt x="0" y="124"/>
                              </a:lnTo>
                              <a:lnTo>
                                <a:pt x="74" y="104"/>
                              </a:lnTo>
                              <a:lnTo>
                                <a:pt x="150" y="85"/>
                              </a:lnTo>
                              <a:lnTo>
                                <a:pt x="226" y="68"/>
                              </a:lnTo>
                              <a:lnTo>
                                <a:pt x="303" y="53"/>
                              </a:lnTo>
                              <a:lnTo>
                                <a:pt x="379" y="40"/>
                              </a:lnTo>
                              <a:lnTo>
                                <a:pt x="456" y="29"/>
                              </a:lnTo>
                              <a:lnTo>
                                <a:pt x="534" y="20"/>
                              </a:lnTo>
                              <a:lnTo>
                                <a:pt x="611" y="13"/>
                              </a:lnTo>
                              <a:lnTo>
                                <a:pt x="679" y="8"/>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68"/>
                      <wps:cNvSpPr>
                        <a:spLocks/>
                      </wps:cNvSpPr>
                      <wps:spPr bwMode="auto">
                        <a:xfrm>
                          <a:off x="6388" y="2704"/>
                          <a:ext cx="2910" cy="430"/>
                        </a:xfrm>
                        <a:custGeom>
                          <a:avLst/>
                          <a:gdLst>
                            <a:gd name="T0" fmla="*/ 53 w 2910"/>
                            <a:gd name="T1" fmla="*/ 395 h 430"/>
                            <a:gd name="T2" fmla="*/ 83 w 2910"/>
                            <a:gd name="T3" fmla="*/ 330 h 430"/>
                            <a:gd name="T4" fmla="*/ 251 w 2910"/>
                            <a:gd name="T5" fmla="*/ 256 h 430"/>
                            <a:gd name="T6" fmla="*/ 345 w 2910"/>
                            <a:gd name="T7" fmla="*/ 219 h 430"/>
                            <a:gd name="T8" fmla="*/ 507 w 2910"/>
                            <a:gd name="T9" fmla="*/ 158 h 430"/>
                            <a:gd name="T10" fmla="*/ 671 w 2910"/>
                            <a:gd name="T11" fmla="*/ 106 h 430"/>
                            <a:gd name="T12" fmla="*/ 827 w 2910"/>
                            <a:gd name="T13" fmla="*/ 67 h 430"/>
                            <a:gd name="T14" fmla="*/ 985 w 2910"/>
                            <a:gd name="T15" fmla="*/ 37 h 430"/>
                            <a:gd name="T16" fmla="*/ 1144 w 2910"/>
                            <a:gd name="T17" fmla="*/ 16 h 430"/>
                            <a:gd name="T18" fmla="*/ 1304 w 2910"/>
                            <a:gd name="T19" fmla="*/ 3 h 430"/>
                            <a:gd name="T20" fmla="*/ 1413 w 2910"/>
                            <a:gd name="T21" fmla="*/ 0 h 430"/>
                            <a:gd name="T22" fmla="*/ 1562 w 2910"/>
                            <a:gd name="T23" fmla="*/ 1 h 430"/>
                            <a:gd name="T24" fmla="*/ 1699 w 2910"/>
                            <a:gd name="T25" fmla="*/ 10 h 430"/>
                            <a:gd name="T26" fmla="*/ 1836 w 2910"/>
                            <a:gd name="T27" fmla="*/ 24 h 430"/>
                            <a:gd name="T28" fmla="*/ 2039 w 2910"/>
                            <a:gd name="T29" fmla="*/ 59 h 430"/>
                            <a:gd name="T30" fmla="*/ 2173 w 2910"/>
                            <a:gd name="T31" fmla="*/ 89 h 430"/>
                            <a:gd name="T32" fmla="*/ 2305 w 2910"/>
                            <a:gd name="T33" fmla="*/ 126 h 430"/>
                            <a:gd name="T34" fmla="*/ 2436 w 2910"/>
                            <a:gd name="T35" fmla="*/ 169 h 430"/>
                            <a:gd name="T36" fmla="*/ 2653 w 2910"/>
                            <a:gd name="T37" fmla="*/ 256 h 430"/>
                            <a:gd name="T38" fmla="*/ 2825 w 2910"/>
                            <a:gd name="T39" fmla="*/ 341 h 430"/>
                            <a:gd name="T40" fmla="*/ 2811 w 2910"/>
                            <a:gd name="T41" fmla="*/ 430 h 430"/>
                            <a:gd name="T42" fmla="*/ 2715 w 2910"/>
                            <a:gd name="T43" fmla="*/ 394 h 430"/>
                            <a:gd name="T44" fmla="*/ 2554 w 2910"/>
                            <a:gd name="T45" fmla="*/ 326 h 430"/>
                            <a:gd name="T46" fmla="*/ 2391 w 2910"/>
                            <a:gd name="T47" fmla="*/ 268 h 430"/>
                            <a:gd name="T48" fmla="*/ 2224 w 2910"/>
                            <a:gd name="T49" fmla="*/ 219 h 430"/>
                            <a:gd name="T50" fmla="*/ 2055 w 2910"/>
                            <a:gd name="T51" fmla="*/ 180 h 430"/>
                            <a:gd name="T52" fmla="*/ 1884 w 2910"/>
                            <a:gd name="T53" fmla="*/ 149 h 430"/>
                            <a:gd name="T54" fmla="*/ 1712 w 2910"/>
                            <a:gd name="T55" fmla="*/ 130 h 430"/>
                            <a:gd name="T56" fmla="*/ 1538 w 2910"/>
                            <a:gd name="T57" fmla="*/ 118 h 430"/>
                            <a:gd name="T58" fmla="*/ 1365 w 2910"/>
                            <a:gd name="T59" fmla="*/ 118 h 430"/>
                            <a:gd name="T60" fmla="*/ 1191 w 2910"/>
                            <a:gd name="T61" fmla="*/ 127 h 430"/>
                            <a:gd name="T62" fmla="*/ 1018 w 2910"/>
                            <a:gd name="T63" fmla="*/ 146 h 430"/>
                            <a:gd name="T64" fmla="*/ 847 w 2910"/>
                            <a:gd name="T65" fmla="*/ 174 h 430"/>
                            <a:gd name="T66" fmla="*/ 677 w 2910"/>
                            <a:gd name="T67" fmla="*/ 212 h 430"/>
                            <a:gd name="T68" fmla="*/ 510 w 2910"/>
                            <a:gd name="T69" fmla="*/ 260 h 430"/>
                            <a:gd name="T70" fmla="*/ 346 w 2910"/>
                            <a:gd name="T71" fmla="*/ 317 h 430"/>
                            <a:gd name="T72" fmla="*/ 185 w 2910"/>
                            <a:gd name="T73" fmla="*/ 383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910" h="430">
                              <a:moveTo>
                                <a:pt x="107" y="419"/>
                              </a:moveTo>
                              <a:lnTo>
                                <a:pt x="53" y="395"/>
                              </a:lnTo>
                              <a:lnTo>
                                <a:pt x="0" y="370"/>
                              </a:lnTo>
                              <a:lnTo>
                                <a:pt x="83" y="330"/>
                              </a:lnTo>
                              <a:lnTo>
                                <a:pt x="167" y="292"/>
                              </a:lnTo>
                              <a:lnTo>
                                <a:pt x="251" y="256"/>
                              </a:lnTo>
                              <a:lnTo>
                                <a:pt x="337" y="223"/>
                              </a:lnTo>
                              <a:lnTo>
                                <a:pt x="345" y="219"/>
                              </a:lnTo>
                              <a:lnTo>
                                <a:pt x="426" y="188"/>
                              </a:lnTo>
                              <a:lnTo>
                                <a:pt x="507" y="158"/>
                              </a:lnTo>
                              <a:lnTo>
                                <a:pt x="588" y="131"/>
                              </a:lnTo>
                              <a:lnTo>
                                <a:pt x="671" y="106"/>
                              </a:lnTo>
                              <a:lnTo>
                                <a:pt x="749" y="86"/>
                              </a:lnTo>
                              <a:lnTo>
                                <a:pt x="827" y="67"/>
                              </a:lnTo>
                              <a:lnTo>
                                <a:pt x="905" y="51"/>
                              </a:lnTo>
                              <a:lnTo>
                                <a:pt x="985" y="37"/>
                              </a:lnTo>
                              <a:lnTo>
                                <a:pt x="1064" y="25"/>
                              </a:lnTo>
                              <a:lnTo>
                                <a:pt x="1144" y="16"/>
                              </a:lnTo>
                              <a:lnTo>
                                <a:pt x="1224" y="9"/>
                              </a:lnTo>
                              <a:lnTo>
                                <a:pt x="1304" y="3"/>
                              </a:lnTo>
                              <a:lnTo>
                                <a:pt x="1358" y="1"/>
                              </a:lnTo>
                              <a:lnTo>
                                <a:pt x="1413" y="0"/>
                              </a:lnTo>
                              <a:lnTo>
                                <a:pt x="1494" y="0"/>
                              </a:lnTo>
                              <a:lnTo>
                                <a:pt x="1562" y="1"/>
                              </a:lnTo>
                              <a:lnTo>
                                <a:pt x="1630" y="4"/>
                              </a:lnTo>
                              <a:lnTo>
                                <a:pt x="1699" y="10"/>
                              </a:lnTo>
                              <a:lnTo>
                                <a:pt x="1767" y="16"/>
                              </a:lnTo>
                              <a:lnTo>
                                <a:pt x="1836" y="24"/>
                              </a:lnTo>
                              <a:lnTo>
                                <a:pt x="1971" y="45"/>
                              </a:lnTo>
                              <a:lnTo>
                                <a:pt x="2039" y="59"/>
                              </a:lnTo>
                              <a:lnTo>
                                <a:pt x="2106" y="73"/>
                              </a:lnTo>
                              <a:lnTo>
                                <a:pt x="2173" y="89"/>
                              </a:lnTo>
                              <a:lnTo>
                                <a:pt x="2239" y="106"/>
                              </a:lnTo>
                              <a:lnTo>
                                <a:pt x="2305" y="126"/>
                              </a:lnTo>
                              <a:lnTo>
                                <a:pt x="2371" y="147"/>
                              </a:lnTo>
                              <a:lnTo>
                                <a:pt x="2436" y="169"/>
                              </a:lnTo>
                              <a:lnTo>
                                <a:pt x="2564" y="218"/>
                              </a:lnTo>
                              <a:lnTo>
                                <a:pt x="2653" y="256"/>
                              </a:lnTo>
                              <a:lnTo>
                                <a:pt x="2739" y="297"/>
                              </a:lnTo>
                              <a:lnTo>
                                <a:pt x="2825" y="341"/>
                              </a:lnTo>
                              <a:lnTo>
                                <a:pt x="2910" y="387"/>
                              </a:lnTo>
                              <a:lnTo>
                                <a:pt x="2811" y="430"/>
                              </a:lnTo>
                              <a:lnTo>
                                <a:pt x="2793" y="430"/>
                              </a:lnTo>
                              <a:lnTo>
                                <a:pt x="2715" y="394"/>
                              </a:lnTo>
                              <a:lnTo>
                                <a:pt x="2635" y="358"/>
                              </a:lnTo>
                              <a:lnTo>
                                <a:pt x="2554" y="326"/>
                              </a:lnTo>
                              <a:lnTo>
                                <a:pt x="2473" y="296"/>
                              </a:lnTo>
                              <a:lnTo>
                                <a:pt x="2391" y="268"/>
                              </a:lnTo>
                              <a:lnTo>
                                <a:pt x="2308" y="242"/>
                              </a:lnTo>
                              <a:lnTo>
                                <a:pt x="2224" y="219"/>
                              </a:lnTo>
                              <a:lnTo>
                                <a:pt x="2140" y="198"/>
                              </a:lnTo>
                              <a:lnTo>
                                <a:pt x="2055" y="180"/>
                              </a:lnTo>
                              <a:lnTo>
                                <a:pt x="1970" y="163"/>
                              </a:lnTo>
                              <a:lnTo>
                                <a:pt x="1884" y="149"/>
                              </a:lnTo>
                              <a:lnTo>
                                <a:pt x="1798" y="138"/>
                              </a:lnTo>
                              <a:lnTo>
                                <a:pt x="1712" y="130"/>
                              </a:lnTo>
                              <a:lnTo>
                                <a:pt x="1625" y="123"/>
                              </a:lnTo>
                              <a:lnTo>
                                <a:pt x="1538" y="118"/>
                              </a:lnTo>
                              <a:lnTo>
                                <a:pt x="1451" y="117"/>
                              </a:lnTo>
                              <a:lnTo>
                                <a:pt x="1365" y="118"/>
                              </a:lnTo>
                              <a:lnTo>
                                <a:pt x="1278" y="122"/>
                              </a:lnTo>
                              <a:lnTo>
                                <a:pt x="1191" y="127"/>
                              </a:lnTo>
                              <a:lnTo>
                                <a:pt x="1104" y="135"/>
                              </a:lnTo>
                              <a:lnTo>
                                <a:pt x="1018" y="146"/>
                              </a:lnTo>
                              <a:lnTo>
                                <a:pt x="932" y="159"/>
                              </a:lnTo>
                              <a:lnTo>
                                <a:pt x="847" y="174"/>
                              </a:lnTo>
                              <a:lnTo>
                                <a:pt x="762" y="191"/>
                              </a:lnTo>
                              <a:lnTo>
                                <a:pt x="677" y="212"/>
                              </a:lnTo>
                              <a:lnTo>
                                <a:pt x="594" y="234"/>
                              </a:lnTo>
                              <a:lnTo>
                                <a:pt x="510" y="260"/>
                              </a:lnTo>
                              <a:lnTo>
                                <a:pt x="428" y="286"/>
                              </a:lnTo>
                              <a:lnTo>
                                <a:pt x="346" y="317"/>
                              </a:lnTo>
                              <a:lnTo>
                                <a:pt x="265" y="348"/>
                              </a:lnTo>
                              <a:lnTo>
                                <a:pt x="185" y="383"/>
                              </a:lnTo>
                              <a:lnTo>
                                <a:pt x="107" y="419"/>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69"/>
                      <wps:cNvSpPr>
                        <a:spLocks/>
                      </wps:cNvSpPr>
                      <wps:spPr bwMode="auto">
                        <a:xfrm>
                          <a:off x="5968" y="2516"/>
                          <a:ext cx="779" cy="542"/>
                        </a:xfrm>
                        <a:custGeom>
                          <a:avLst/>
                          <a:gdLst>
                            <a:gd name="T0" fmla="*/ 384 w 779"/>
                            <a:gd name="T1" fmla="*/ 542 h 542"/>
                            <a:gd name="T2" fmla="*/ 296 w 779"/>
                            <a:gd name="T3" fmla="*/ 498 h 542"/>
                            <a:gd name="T4" fmla="*/ 210 w 779"/>
                            <a:gd name="T5" fmla="*/ 451 h 542"/>
                            <a:gd name="T6" fmla="*/ 180 w 779"/>
                            <a:gd name="T7" fmla="*/ 427 h 542"/>
                            <a:gd name="T8" fmla="*/ 162 w 779"/>
                            <a:gd name="T9" fmla="*/ 411 h 542"/>
                            <a:gd name="T10" fmla="*/ 61 w 779"/>
                            <a:gd name="T11" fmla="*/ 469 h 542"/>
                            <a:gd name="T12" fmla="*/ 0 w 779"/>
                            <a:gd name="T13" fmla="*/ 343 h 542"/>
                            <a:gd name="T14" fmla="*/ 135 w 779"/>
                            <a:gd name="T15" fmla="*/ 265 h 542"/>
                            <a:gd name="T16" fmla="*/ 218 w 779"/>
                            <a:gd name="T17" fmla="*/ 436 h 542"/>
                            <a:gd name="T18" fmla="*/ 362 w 779"/>
                            <a:gd name="T19" fmla="*/ 370 h 542"/>
                            <a:gd name="T20" fmla="*/ 282 w 779"/>
                            <a:gd name="T21" fmla="*/ 185 h 542"/>
                            <a:gd name="T22" fmla="*/ 421 w 779"/>
                            <a:gd name="T23" fmla="*/ 117 h 542"/>
                            <a:gd name="T24" fmla="*/ 503 w 779"/>
                            <a:gd name="T25" fmla="*/ 306 h 542"/>
                            <a:gd name="T26" fmla="*/ 650 w 779"/>
                            <a:gd name="T27" fmla="*/ 239 h 542"/>
                            <a:gd name="T28" fmla="*/ 585 w 779"/>
                            <a:gd name="T29" fmla="*/ 51 h 542"/>
                            <a:gd name="T30" fmla="*/ 732 w 779"/>
                            <a:gd name="T31" fmla="*/ 0 h 542"/>
                            <a:gd name="T32" fmla="*/ 779 w 779"/>
                            <a:gd name="T33" fmla="*/ 134 h 542"/>
                            <a:gd name="T34" fmla="*/ 675 w 779"/>
                            <a:gd name="T35" fmla="*/ 171 h 542"/>
                            <a:gd name="T36" fmla="*/ 765 w 779"/>
                            <a:gd name="T37" fmla="*/ 369 h 542"/>
                            <a:gd name="T38" fmla="*/ 667 w 779"/>
                            <a:gd name="T39" fmla="*/ 407 h 542"/>
                            <a:gd name="T40" fmla="*/ 572 w 779"/>
                            <a:gd name="T41" fmla="*/ 449 h 542"/>
                            <a:gd name="T42" fmla="*/ 477 w 779"/>
                            <a:gd name="T43" fmla="*/ 494 h 542"/>
                            <a:gd name="T44" fmla="*/ 384 w 779"/>
                            <a:gd name="T45" fmla="*/ 542 h 5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779" h="542">
                              <a:moveTo>
                                <a:pt x="384" y="542"/>
                              </a:moveTo>
                              <a:lnTo>
                                <a:pt x="296" y="498"/>
                              </a:lnTo>
                              <a:lnTo>
                                <a:pt x="210" y="451"/>
                              </a:lnTo>
                              <a:lnTo>
                                <a:pt x="180" y="427"/>
                              </a:lnTo>
                              <a:lnTo>
                                <a:pt x="162" y="411"/>
                              </a:lnTo>
                              <a:lnTo>
                                <a:pt x="61" y="469"/>
                              </a:lnTo>
                              <a:lnTo>
                                <a:pt x="0" y="343"/>
                              </a:lnTo>
                              <a:lnTo>
                                <a:pt x="135" y="265"/>
                              </a:lnTo>
                              <a:lnTo>
                                <a:pt x="218" y="436"/>
                              </a:lnTo>
                              <a:lnTo>
                                <a:pt x="362" y="370"/>
                              </a:lnTo>
                              <a:lnTo>
                                <a:pt x="282" y="185"/>
                              </a:lnTo>
                              <a:lnTo>
                                <a:pt x="421" y="117"/>
                              </a:lnTo>
                              <a:lnTo>
                                <a:pt x="503" y="306"/>
                              </a:lnTo>
                              <a:lnTo>
                                <a:pt x="650" y="239"/>
                              </a:lnTo>
                              <a:lnTo>
                                <a:pt x="585" y="51"/>
                              </a:lnTo>
                              <a:lnTo>
                                <a:pt x="732" y="0"/>
                              </a:lnTo>
                              <a:lnTo>
                                <a:pt x="779" y="134"/>
                              </a:lnTo>
                              <a:lnTo>
                                <a:pt x="675" y="171"/>
                              </a:lnTo>
                              <a:lnTo>
                                <a:pt x="765" y="369"/>
                              </a:lnTo>
                              <a:lnTo>
                                <a:pt x="667" y="407"/>
                              </a:lnTo>
                              <a:lnTo>
                                <a:pt x="572" y="449"/>
                              </a:lnTo>
                              <a:lnTo>
                                <a:pt x="477" y="494"/>
                              </a:lnTo>
                              <a:lnTo>
                                <a:pt x="384" y="542"/>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70"/>
                      <wps:cNvSpPr>
                        <a:spLocks/>
                      </wps:cNvSpPr>
                      <wps:spPr bwMode="auto">
                        <a:xfrm>
                          <a:off x="8959" y="2519"/>
                          <a:ext cx="779" cy="553"/>
                        </a:xfrm>
                        <a:custGeom>
                          <a:avLst/>
                          <a:gdLst>
                            <a:gd name="T0" fmla="*/ 14 w 779"/>
                            <a:gd name="T1" fmla="*/ 372 h 553"/>
                            <a:gd name="T2" fmla="*/ 104 w 779"/>
                            <a:gd name="T3" fmla="*/ 171 h 553"/>
                            <a:gd name="T4" fmla="*/ 0 w 779"/>
                            <a:gd name="T5" fmla="*/ 135 h 553"/>
                            <a:gd name="T6" fmla="*/ 47 w 779"/>
                            <a:gd name="T7" fmla="*/ 0 h 553"/>
                            <a:gd name="T8" fmla="*/ 195 w 779"/>
                            <a:gd name="T9" fmla="*/ 51 h 553"/>
                            <a:gd name="T10" fmla="*/ 129 w 779"/>
                            <a:gd name="T11" fmla="*/ 239 h 553"/>
                            <a:gd name="T12" fmla="*/ 276 w 779"/>
                            <a:gd name="T13" fmla="*/ 308 h 553"/>
                            <a:gd name="T14" fmla="*/ 359 w 779"/>
                            <a:gd name="T15" fmla="*/ 118 h 553"/>
                            <a:gd name="T16" fmla="*/ 497 w 779"/>
                            <a:gd name="T17" fmla="*/ 186 h 553"/>
                            <a:gd name="T18" fmla="*/ 416 w 779"/>
                            <a:gd name="T19" fmla="*/ 372 h 553"/>
                            <a:gd name="T20" fmla="*/ 560 w 779"/>
                            <a:gd name="T21" fmla="*/ 438 h 553"/>
                            <a:gd name="T22" fmla="*/ 644 w 779"/>
                            <a:gd name="T23" fmla="*/ 267 h 553"/>
                            <a:gd name="T24" fmla="*/ 779 w 779"/>
                            <a:gd name="T25" fmla="*/ 346 h 553"/>
                            <a:gd name="T26" fmla="*/ 717 w 779"/>
                            <a:gd name="T27" fmla="*/ 471 h 553"/>
                            <a:gd name="T28" fmla="*/ 617 w 779"/>
                            <a:gd name="T29" fmla="*/ 412 h 553"/>
                            <a:gd name="T30" fmla="*/ 614 w 779"/>
                            <a:gd name="T31" fmla="*/ 414 h 553"/>
                            <a:gd name="T32" fmla="*/ 589 w 779"/>
                            <a:gd name="T33" fmla="*/ 435 h 553"/>
                            <a:gd name="T34" fmla="*/ 535 w 779"/>
                            <a:gd name="T35" fmla="*/ 473 h 553"/>
                            <a:gd name="T36" fmla="*/ 508 w 779"/>
                            <a:gd name="T37" fmla="*/ 490 h 553"/>
                            <a:gd name="T38" fmla="*/ 479 w 779"/>
                            <a:gd name="T39" fmla="*/ 506 h 553"/>
                            <a:gd name="T40" fmla="*/ 450 w 779"/>
                            <a:gd name="T41" fmla="*/ 521 h 553"/>
                            <a:gd name="T42" fmla="*/ 421 w 779"/>
                            <a:gd name="T43" fmla="*/ 535 h 553"/>
                            <a:gd name="T44" fmla="*/ 391 w 779"/>
                            <a:gd name="T45" fmla="*/ 548 h 553"/>
                            <a:gd name="T46" fmla="*/ 381 w 779"/>
                            <a:gd name="T47" fmla="*/ 553 h 553"/>
                            <a:gd name="T48" fmla="*/ 291 w 779"/>
                            <a:gd name="T49" fmla="*/ 504 h 553"/>
                            <a:gd name="T50" fmla="*/ 200 w 779"/>
                            <a:gd name="T51" fmla="*/ 456 h 553"/>
                            <a:gd name="T52" fmla="*/ 107 w 779"/>
                            <a:gd name="T53" fmla="*/ 412 h 553"/>
                            <a:gd name="T54" fmla="*/ 14 w 779"/>
                            <a:gd name="T55" fmla="*/ 372 h 5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779" h="553">
                              <a:moveTo>
                                <a:pt x="14" y="372"/>
                              </a:moveTo>
                              <a:lnTo>
                                <a:pt x="104" y="171"/>
                              </a:lnTo>
                              <a:lnTo>
                                <a:pt x="0" y="135"/>
                              </a:lnTo>
                              <a:lnTo>
                                <a:pt x="47" y="0"/>
                              </a:lnTo>
                              <a:lnTo>
                                <a:pt x="195" y="51"/>
                              </a:lnTo>
                              <a:lnTo>
                                <a:pt x="129" y="239"/>
                              </a:lnTo>
                              <a:lnTo>
                                <a:pt x="276" y="308"/>
                              </a:lnTo>
                              <a:lnTo>
                                <a:pt x="359" y="118"/>
                              </a:lnTo>
                              <a:lnTo>
                                <a:pt x="497" y="186"/>
                              </a:lnTo>
                              <a:lnTo>
                                <a:pt x="416" y="372"/>
                              </a:lnTo>
                              <a:lnTo>
                                <a:pt x="560" y="438"/>
                              </a:lnTo>
                              <a:lnTo>
                                <a:pt x="644" y="267"/>
                              </a:lnTo>
                              <a:lnTo>
                                <a:pt x="779" y="346"/>
                              </a:lnTo>
                              <a:lnTo>
                                <a:pt x="717" y="471"/>
                              </a:lnTo>
                              <a:lnTo>
                                <a:pt x="617" y="412"/>
                              </a:lnTo>
                              <a:lnTo>
                                <a:pt x="614" y="414"/>
                              </a:lnTo>
                              <a:lnTo>
                                <a:pt x="589" y="435"/>
                              </a:lnTo>
                              <a:lnTo>
                                <a:pt x="535" y="473"/>
                              </a:lnTo>
                              <a:lnTo>
                                <a:pt x="508" y="490"/>
                              </a:lnTo>
                              <a:lnTo>
                                <a:pt x="479" y="506"/>
                              </a:lnTo>
                              <a:lnTo>
                                <a:pt x="450" y="521"/>
                              </a:lnTo>
                              <a:lnTo>
                                <a:pt x="421" y="535"/>
                              </a:lnTo>
                              <a:lnTo>
                                <a:pt x="391" y="548"/>
                              </a:lnTo>
                              <a:lnTo>
                                <a:pt x="381" y="553"/>
                              </a:lnTo>
                              <a:lnTo>
                                <a:pt x="291" y="504"/>
                              </a:lnTo>
                              <a:lnTo>
                                <a:pt x="200" y="456"/>
                              </a:lnTo>
                              <a:lnTo>
                                <a:pt x="107" y="412"/>
                              </a:lnTo>
                              <a:lnTo>
                                <a:pt x="14" y="372"/>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71"/>
                      <wps:cNvSpPr>
                        <a:spLocks/>
                      </wps:cNvSpPr>
                      <wps:spPr bwMode="auto">
                        <a:xfrm>
                          <a:off x="7987" y="2345"/>
                          <a:ext cx="829" cy="428"/>
                        </a:xfrm>
                        <a:custGeom>
                          <a:avLst/>
                          <a:gdLst>
                            <a:gd name="T0" fmla="*/ 109 w 829"/>
                            <a:gd name="T1" fmla="*/ 334 h 428"/>
                            <a:gd name="T2" fmla="*/ 109 w 829"/>
                            <a:gd name="T3" fmla="*/ 333 h 428"/>
                            <a:gd name="T4" fmla="*/ 113 w 829"/>
                            <a:gd name="T5" fmla="*/ 180 h 428"/>
                            <a:gd name="T6" fmla="*/ 114 w 829"/>
                            <a:gd name="T7" fmla="*/ 146 h 428"/>
                            <a:gd name="T8" fmla="*/ 0 w 829"/>
                            <a:gd name="T9" fmla="*/ 143 h 428"/>
                            <a:gd name="T10" fmla="*/ 4 w 829"/>
                            <a:gd name="T11" fmla="*/ 0 h 428"/>
                            <a:gd name="T12" fmla="*/ 159 w 829"/>
                            <a:gd name="T13" fmla="*/ 5 h 428"/>
                            <a:gd name="T14" fmla="*/ 156 w 829"/>
                            <a:gd name="T15" fmla="*/ 169 h 428"/>
                            <a:gd name="T16" fmla="*/ 318 w 829"/>
                            <a:gd name="T17" fmla="*/ 188 h 428"/>
                            <a:gd name="T18" fmla="*/ 337 w 829"/>
                            <a:gd name="T19" fmla="*/ 16 h 428"/>
                            <a:gd name="T20" fmla="*/ 488 w 829"/>
                            <a:gd name="T21" fmla="*/ 37 h 428"/>
                            <a:gd name="T22" fmla="*/ 468 w 829"/>
                            <a:gd name="T23" fmla="*/ 218 h 428"/>
                            <a:gd name="T24" fmla="*/ 502 w 829"/>
                            <a:gd name="T25" fmla="*/ 223 h 428"/>
                            <a:gd name="T26" fmla="*/ 548 w 829"/>
                            <a:gd name="T27" fmla="*/ 229 h 428"/>
                            <a:gd name="T28" fmla="*/ 594 w 829"/>
                            <a:gd name="T29" fmla="*/ 238 h 428"/>
                            <a:gd name="T30" fmla="*/ 628 w 829"/>
                            <a:gd name="T31" fmla="*/ 246 h 428"/>
                            <a:gd name="T32" fmla="*/ 667 w 829"/>
                            <a:gd name="T33" fmla="*/ 68 h 428"/>
                            <a:gd name="T34" fmla="*/ 829 w 829"/>
                            <a:gd name="T35" fmla="*/ 108 h 428"/>
                            <a:gd name="T36" fmla="*/ 798 w 829"/>
                            <a:gd name="T37" fmla="*/ 247 h 428"/>
                            <a:gd name="T38" fmla="*/ 679 w 829"/>
                            <a:gd name="T39" fmla="*/ 218 h 428"/>
                            <a:gd name="T40" fmla="*/ 635 w 829"/>
                            <a:gd name="T41" fmla="*/ 428 h 428"/>
                            <a:gd name="T42" fmla="*/ 505 w 829"/>
                            <a:gd name="T43" fmla="*/ 396 h 428"/>
                            <a:gd name="T44" fmla="*/ 440 w 829"/>
                            <a:gd name="T45" fmla="*/ 382 h 428"/>
                            <a:gd name="T46" fmla="*/ 308 w 829"/>
                            <a:gd name="T47" fmla="*/ 359 h 428"/>
                            <a:gd name="T48" fmla="*/ 242 w 829"/>
                            <a:gd name="T49" fmla="*/ 349 h 428"/>
                            <a:gd name="T50" fmla="*/ 176 w 829"/>
                            <a:gd name="T51" fmla="*/ 341 h 428"/>
                            <a:gd name="T52" fmla="*/ 109 w 829"/>
                            <a:gd name="T53" fmla="*/ 334 h 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29" h="428">
                              <a:moveTo>
                                <a:pt x="109" y="334"/>
                              </a:moveTo>
                              <a:lnTo>
                                <a:pt x="109" y="333"/>
                              </a:lnTo>
                              <a:lnTo>
                                <a:pt x="113" y="180"/>
                              </a:lnTo>
                              <a:lnTo>
                                <a:pt x="114" y="146"/>
                              </a:lnTo>
                              <a:lnTo>
                                <a:pt x="0" y="143"/>
                              </a:lnTo>
                              <a:lnTo>
                                <a:pt x="4" y="0"/>
                              </a:lnTo>
                              <a:lnTo>
                                <a:pt x="159" y="5"/>
                              </a:lnTo>
                              <a:lnTo>
                                <a:pt x="156" y="169"/>
                              </a:lnTo>
                              <a:lnTo>
                                <a:pt x="318" y="188"/>
                              </a:lnTo>
                              <a:lnTo>
                                <a:pt x="337" y="16"/>
                              </a:lnTo>
                              <a:lnTo>
                                <a:pt x="488" y="37"/>
                              </a:lnTo>
                              <a:lnTo>
                                <a:pt x="468" y="218"/>
                              </a:lnTo>
                              <a:lnTo>
                                <a:pt x="502" y="223"/>
                              </a:lnTo>
                              <a:lnTo>
                                <a:pt x="548" y="229"/>
                              </a:lnTo>
                              <a:lnTo>
                                <a:pt x="594" y="238"/>
                              </a:lnTo>
                              <a:lnTo>
                                <a:pt x="628" y="246"/>
                              </a:lnTo>
                              <a:lnTo>
                                <a:pt x="667" y="68"/>
                              </a:lnTo>
                              <a:lnTo>
                                <a:pt x="829" y="108"/>
                              </a:lnTo>
                              <a:lnTo>
                                <a:pt x="798" y="247"/>
                              </a:lnTo>
                              <a:lnTo>
                                <a:pt x="679" y="218"/>
                              </a:lnTo>
                              <a:lnTo>
                                <a:pt x="635" y="428"/>
                              </a:lnTo>
                              <a:lnTo>
                                <a:pt x="505" y="396"/>
                              </a:lnTo>
                              <a:lnTo>
                                <a:pt x="440" y="382"/>
                              </a:lnTo>
                              <a:lnTo>
                                <a:pt x="308" y="359"/>
                              </a:lnTo>
                              <a:lnTo>
                                <a:pt x="242" y="349"/>
                              </a:lnTo>
                              <a:lnTo>
                                <a:pt x="176" y="341"/>
                              </a:lnTo>
                              <a:lnTo>
                                <a:pt x="109" y="334"/>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72"/>
                      <wps:cNvSpPr>
                        <a:spLocks/>
                      </wps:cNvSpPr>
                      <wps:spPr bwMode="auto">
                        <a:xfrm>
                          <a:off x="6891" y="2345"/>
                          <a:ext cx="828" cy="424"/>
                        </a:xfrm>
                        <a:custGeom>
                          <a:avLst/>
                          <a:gdLst>
                            <a:gd name="T0" fmla="*/ 192 w 828"/>
                            <a:gd name="T1" fmla="*/ 424 h 424"/>
                            <a:gd name="T2" fmla="*/ 149 w 828"/>
                            <a:gd name="T3" fmla="*/ 216 h 424"/>
                            <a:gd name="T4" fmla="*/ 30 w 828"/>
                            <a:gd name="T5" fmla="*/ 244 h 424"/>
                            <a:gd name="T6" fmla="*/ 0 w 828"/>
                            <a:gd name="T7" fmla="*/ 104 h 424"/>
                            <a:gd name="T8" fmla="*/ 163 w 828"/>
                            <a:gd name="T9" fmla="*/ 66 h 424"/>
                            <a:gd name="T10" fmla="*/ 197 w 828"/>
                            <a:gd name="T11" fmla="*/ 225 h 424"/>
                            <a:gd name="T12" fmla="*/ 236 w 828"/>
                            <a:gd name="T13" fmla="*/ 215 h 424"/>
                            <a:gd name="T14" fmla="*/ 276 w 828"/>
                            <a:gd name="T15" fmla="*/ 207 h 424"/>
                            <a:gd name="T16" fmla="*/ 317 w 828"/>
                            <a:gd name="T17" fmla="*/ 200 h 424"/>
                            <a:gd name="T18" fmla="*/ 358 w 828"/>
                            <a:gd name="T19" fmla="*/ 195 h 424"/>
                            <a:gd name="T20" fmla="*/ 341 w 828"/>
                            <a:gd name="T21" fmla="*/ 35 h 424"/>
                            <a:gd name="T22" fmla="*/ 492 w 828"/>
                            <a:gd name="T23" fmla="*/ 15 h 424"/>
                            <a:gd name="T24" fmla="*/ 509 w 828"/>
                            <a:gd name="T25" fmla="*/ 174 h 424"/>
                            <a:gd name="T26" fmla="*/ 542 w 828"/>
                            <a:gd name="T27" fmla="*/ 172 h 424"/>
                            <a:gd name="T28" fmla="*/ 639 w 828"/>
                            <a:gd name="T29" fmla="*/ 167 h 424"/>
                            <a:gd name="T30" fmla="*/ 674 w 828"/>
                            <a:gd name="T31" fmla="*/ 166 h 424"/>
                            <a:gd name="T32" fmla="*/ 669 w 828"/>
                            <a:gd name="T33" fmla="*/ 3 h 424"/>
                            <a:gd name="T34" fmla="*/ 826 w 828"/>
                            <a:gd name="T35" fmla="*/ 0 h 424"/>
                            <a:gd name="T36" fmla="*/ 828 w 828"/>
                            <a:gd name="T37" fmla="*/ 143 h 424"/>
                            <a:gd name="T38" fmla="*/ 716 w 828"/>
                            <a:gd name="T39" fmla="*/ 145 h 424"/>
                            <a:gd name="T40" fmla="*/ 716 w 828"/>
                            <a:gd name="T41" fmla="*/ 179 h 424"/>
                            <a:gd name="T42" fmla="*/ 719 w 828"/>
                            <a:gd name="T43" fmla="*/ 332 h 424"/>
                            <a:gd name="T44" fmla="*/ 719 w 828"/>
                            <a:gd name="T45" fmla="*/ 333 h 424"/>
                            <a:gd name="T46" fmla="*/ 653 w 828"/>
                            <a:gd name="T47" fmla="*/ 339 h 424"/>
                            <a:gd name="T48" fmla="*/ 586 w 828"/>
                            <a:gd name="T49" fmla="*/ 346 h 424"/>
                            <a:gd name="T50" fmla="*/ 520 w 828"/>
                            <a:gd name="T51" fmla="*/ 355 h 424"/>
                            <a:gd name="T52" fmla="*/ 454 w 828"/>
                            <a:gd name="T53" fmla="*/ 366 h 424"/>
                            <a:gd name="T54" fmla="*/ 322 w 828"/>
                            <a:gd name="T55" fmla="*/ 391 h 424"/>
                            <a:gd name="T56" fmla="*/ 257 w 828"/>
                            <a:gd name="T57" fmla="*/ 406 h 424"/>
                            <a:gd name="T58" fmla="*/ 192 w 828"/>
                            <a:gd name="T59" fmla="*/ 424 h 4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28" h="424">
                              <a:moveTo>
                                <a:pt x="192" y="424"/>
                              </a:moveTo>
                              <a:lnTo>
                                <a:pt x="149" y="216"/>
                              </a:lnTo>
                              <a:lnTo>
                                <a:pt x="30" y="244"/>
                              </a:lnTo>
                              <a:lnTo>
                                <a:pt x="0" y="104"/>
                              </a:lnTo>
                              <a:lnTo>
                                <a:pt x="163" y="66"/>
                              </a:lnTo>
                              <a:lnTo>
                                <a:pt x="197" y="225"/>
                              </a:lnTo>
                              <a:lnTo>
                                <a:pt x="236" y="215"/>
                              </a:lnTo>
                              <a:lnTo>
                                <a:pt x="276" y="207"/>
                              </a:lnTo>
                              <a:lnTo>
                                <a:pt x="317" y="200"/>
                              </a:lnTo>
                              <a:lnTo>
                                <a:pt x="358" y="195"/>
                              </a:lnTo>
                              <a:lnTo>
                                <a:pt x="341" y="35"/>
                              </a:lnTo>
                              <a:lnTo>
                                <a:pt x="492" y="15"/>
                              </a:lnTo>
                              <a:lnTo>
                                <a:pt x="509" y="174"/>
                              </a:lnTo>
                              <a:lnTo>
                                <a:pt x="542" y="172"/>
                              </a:lnTo>
                              <a:lnTo>
                                <a:pt x="639" y="167"/>
                              </a:lnTo>
                              <a:lnTo>
                                <a:pt x="674" y="166"/>
                              </a:lnTo>
                              <a:lnTo>
                                <a:pt x="669" y="3"/>
                              </a:lnTo>
                              <a:lnTo>
                                <a:pt x="826" y="0"/>
                              </a:lnTo>
                              <a:lnTo>
                                <a:pt x="828" y="143"/>
                              </a:lnTo>
                              <a:lnTo>
                                <a:pt x="716" y="145"/>
                              </a:lnTo>
                              <a:lnTo>
                                <a:pt x="716" y="179"/>
                              </a:lnTo>
                              <a:lnTo>
                                <a:pt x="719" y="332"/>
                              </a:lnTo>
                              <a:lnTo>
                                <a:pt x="719" y="333"/>
                              </a:lnTo>
                              <a:lnTo>
                                <a:pt x="653" y="339"/>
                              </a:lnTo>
                              <a:lnTo>
                                <a:pt x="586" y="346"/>
                              </a:lnTo>
                              <a:lnTo>
                                <a:pt x="520" y="355"/>
                              </a:lnTo>
                              <a:lnTo>
                                <a:pt x="454" y="366"/>
                              </a:lnTo>
                              <a:lnTo>
                                <a:pt x="322" y="391"/>
                              </a:lnTo>
                              <a:lnTo>
                                <a:pt x="257" y="406"/>
                              </a:lnTo>
                              <a:lnTo>
                                <a:pt x="192" y="424"/>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73"/>
                      <wps:cNvSpPr>
                        <a:spLocks/>
                      </wps:cNvSpPr>
                      <wps:spPr bwMode="auto">
                        <a:xfrm>
                          <a:off x="6342" y="2820"/>
                          <a:ext cx="263" cy="174"/>
                        </a:xfrm>
                        <a:custGeom>
                          <a:avLst/>
                          <a:gdLst>
                            <a:gd name="T0" fmla="*/ 34 w 263"/>
                            <a:gd name="T1" fmla="*/ 174 h 174"/>
                            <a:gd name="T2" fmla="*/ 0 w 263"/>
                            <a:gd name="T3" fmla="*/ 98 h 174"/>
                            <a:gd name="T4" fmla="*/ 229 w 263"/>
                            <a:gd name="T5" fmla="*/ 0 h 174"/>
                            <a:gd name="T6" fmla="*/ 263 w 263"/>
                            <a:gd name="T7" fmla="*/ 74 h 174"/>
                            <a:gd name="T8" fmla="*/ 34 w 263"/>
                            <a:gd name="T9" fmla="*/ 174 h 174"/>
                          </a:gdLst>
                          <a:ahLst/>
                          <a:cxnLst>
                            <a:cxn ang="0">
                              <a:pos x="T0" y="T1"/>
                            </a:cxn>
                            <a:cxn ang="0">
                              <a:pos x="T2" y="T3"/>
                            </a:cxn>
                            <a:cxn ang="0">
                              <a:pos x="T4" y="T5"/>
                            </a:cxn>
                            <a:cxn ang="0">
                              <a:pos x="T6" y="T7"/>
                            </a:cxn>
                            <a:cxn ang="0">
                              <a:pos x="T8" y="T9"/>
                            </a:cxn>
                          </a:cxnLst>
                          <a:rect l="0" t="0" r="r" b="b"/>
                          <a:pathLst>
                            <a:path w="263" h="174">
                              <a:moveTo>
                                <a:pt x="34" y="174"/>
                              </a:moveTo>
                              <a:lnTo>
                                <a:pt x="0" y="98"/>
                              </a:lnTo>
                              <a:lnTo>
                                <a:pt x="229" y="0"/>
                              </a:lnTo>
                              <a:lnTo>
                                <a:pt x="263" y="74"/>
                              </a:lnTo>
                              <a:lnTo>
                                <a:pt x="34"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74"/>
                      <wps:cNvSpPr>
                        <a:spLocks/>
                      </wps:cNvSpPr>
                      <wps:spPr bwMode="auto">
                        <a:xfrm>
                          <a:off x="7197" y="2568"/>
                          <a:ext cx="262" cy="116"/>
                        </a:xfrm>
                        <a:custGeom>
                          <a:avLst/>
                          <a:gdLst>
                            <a:gd name="T0" fmla="*/ 14 w 262"/>
                            <a:gd name="T1" fmla="*/ 116 h 116"/>
                            <a:gd name="T2" fmla="*/ 0 w 262"/>
                            <a:gd name="T3" fmla="*/ 35 h 116"/>
                            <a:gd name="T4" fmla="*/ 247 w 262"/>
                            <a:gd name="T5" fmla="*/ 0 h 116"/>
                            <a:gd name="T6" fmla="*/ 262 w 262"/>
                            <a:gd name="T7" fmla="*/ 81 h 116"/>
                            <a:gd name="T8" fmla="*/ 14 w 262"/>
                            <a:gd name="T9" fmla="*/ 116 h 116"/>
                          </a:gdLst>
                          <a:ahLst/>
                          <a:cxnLst>
                            <a:cxn ang="0">
                              <a:pos x="T0" y="T1"/>
                            </a:cxn>
                            <a:cxn ang="0">
                              <a:pos x="T2" y="T3"/>
                            </a:cxn>
                            <a:cxn ang="0">
                              <a:pos x="T4" y="T5"/>
                            </a:cxn>
                            <a:cxn ang="0">
                              <a:pos x="T6" y="T7"/>
                            </a:cxn>
                            <a:cxn ang="0">
                              <a:pos x="T8" y="T9"/>
                            </a:cxn>
                          </a:cxnLst>
                          <a:rect l="0" t="0" r="r" b="b"/>
                          <a:pathLst>
                            <a:path w="262" h="116">
                              <a:moveTo>
                                <a:pt x="14" y="116"/>
                              </a:moveTo>
                              <a:lnTo>
                                <a:pt x="0" y="35"/>
                              </a:lnTo>
                              <a:lnTo>
                                <a:pt x="247" y="0"/>
                              </a:lnTo>
                              <a:lnTo>
                                <a:pt x="262" y="81"/>
                              </a:lnTo>
                              <a:lnTo>
                                <a:pt x="14" y="1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75"/>
                      <wps:cNvSpPr>
                        <a:spLocks/>
                      </wps:cNvSpPr>
                      <wps:spPr bwMode="auto">
                        <a:xfrm>
                          <a:off x="8241" y="2571"/>
                          <a:ext cx="256" cy="120"/>
                        </a:xfrm>
                        <a:custGeom>
                          <a:avLst/>
                          <a:gdLst>
                            <a:gd name="T0" fmla="*/ 0 w 256"/>
                            <a:gd name="T1" fmla="*/ 83 h 120"/>
                            <a:gd name="T2" fmla="*/ 10 w 256"/>
                            <a:gd name="T3" fmla="*/ 0 h 120"/>
                            <a:gd name="T4" fmla="*/ 256 w 256"/>
                            <a:gd name="T5" fmla="*/ 37 h 120"/>
                            <a:gd name="T6" fmla="*/ 246 w 256"/>
                            <a:gd name="T7" fmla="*/ 120 h 120"/>
                            <a:gd name="T8" fmla="*/ 0 w 256"/>
                            <a:gd name="T9" fmla="*/ 83 h 120"/>
                          </a:gdLst>
                          <a:ahLst/>
                          <a:cxnLst>
                            <a:cxn ang="0">
                              <a:pos x="T0" y="T1"/>
                            </a:cxn>
                            <a:cxn ang="0">
                              <a:pos x="T2" y="T3"/>
                            </a:cxn>
                            <a:cxn ang="0">
                              <a:pos x="T4" y="T5"/>
                            </a:cxn>
                            <a:cxn ang="0">
                              <a:pos x="T6" y="T7"/>
                            </a:cxn>
                            <a:cxn ang="0">
                              <a:pos x="T8" y="T9"/>
                            </a:cxn>
                          </a:cxnLst>
                          <a:rect l="0" t="0" r="r" b="b"/>
                          <a:pathLst>
                            <a:path w="256" h="120">
                              <a:moveTo>
                                <a:pt x="0" y="83"/>
                              </a:moveTo>
                              <a:lnTo>
                                <a:pt x="10" y="0"/>
                              </a:lnTo>
                              <a:lnTo>
                                <a:pt x="256" y="37"/>
                              </a:lnTo>
                              <a:lnTo>
                                <a:pt x="246" y="120"/>
                              </a:lnTo>
                              <a:lnTo>
                                <a:pt x="0" y="8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76"/>
                      <wps:cNvSpPr>
                        <a:spLocks/>
                      </wps:cNvSpPr>
                      <wps:spPr bwMode="auto">
                        <a:xfrm>
                          <a:off x="9100" y="2821"/>
                          <a:ext cx="257" cy="189"/>
                        </a:xfrm>
                        <a:custGeom>
                          <a:avLst/>
                          <a:gdLst>
                            <a:gd name="T0" fmla="*/ 0 w 257"/>
                            <a:gd name="T1" fmla="*/ 74 h 189"/>
                            <a:gd name="T2" fmla="*/ 35 w 257"/>
                            <a:gd name="T3" fmla="*/ 0 h 189"/>
                            <a:gd name="T4" fmla="*/ 257 w 257"/>
                            <a:gd name="T5" fmla="*/ 115 h 189"/>
                            <a:gd name="T6" fmla="*/ 221 w 257"/>
                            <a:gd name="T7" fmla="*/ 189 h 189"/>
                            <a:gd name="T8" fmla="*/ 0 w 257"/>
                            <a:gd name="T9" fmla="*/ 74 h 189"/>
                          </a:gdLst>
                          <a:ahLst/>
                          <a:cxnLst>
                            <a:cxn ang="0">
                              <a:pos x="T0" y="T1"/>
                            </a:cxn>
                            <a:cxn ang="0">
                              <a:pos x="T2" y="T3"/>
                            </a:cxn>
                            <a:cxn ang="0">
                              <a:pos x="T4" y="T5"/>
                            </a:cxn>
                            <a:cxn ang="0">
                              <a:pos x="T6" y="T7"/>
                            </a:cxn>
                            <a:cxn ang="0">
                              <a:pos x="T8" y="T9"/>
                            </a:cxn>
                          </a:cxnLst>
                          <a:rect l="0" t="0" r="r" b="b"/>
                          <a:pathLst>
                            <a:path w="257" h="189">
                              <a:moveTo>
                                <a:pt x="0" y="74"/>
                              </a:moveTo>
                              <a:lnTo>
                                <a:pt x="35" y="0"/>
                              </a:lnTo>
                              <a:lnTo>
                                <a:pt x="257" y="115"/>
                              </a:lnTo>
                              <a:lnTo>
                                <a:pt x="221" y="189"/>
                              </a:lnTo>
                              <a:lnTo>
                                <a:pt x="0" y="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77"/>
                      <wps:cNvSpPr>
                        <a:spLocks/>
                      </wps:cNvSpPr>
                      <wps:spPr bwMode="auto">
                        <a:xfrm>
                          <a:off x="7905" y="5687"/>
                          <a:ext cx="839" cy="96"/>
                        </a:xfrm>
                        <a:custGeom>
                          <a:avLst/>
                          <a:gdLst>
                            <a:gd name="T0" fmla="*/ 755 w 839"/>
                            <a:gd name="T1" fmla="*/ 90 h 96"/>
                            <a:gd name="T2" fmla="*/ 753 w 839"/>
                            <a:gd name="T3" fmla="*/ 93 h 96"/>
                            <a:gd name="T4" fmla="*/ 710 w 839"/>
                            <a:gd name="T5" fmla="*/ 93 h 96"/>
                            <a:gd name="T6" fmla="*/ 551 w 839"/>
                            <a:gd name="T7" fmla="*/ 92 h 96"/>
                            <a:gd name="T8" fmla="*/ 233 w 839"/>
                            <a:gd name="T9" fmla="*/ 94 h 96"/>
                            <a:gd name="T10" fmla="*/ 74 w 839"/>
                            <a:gd name="T11" fmla="*/ 96 h 96"/>
                            <a:gd name="T12" fmla="*/ 0 w 839"/>
                            <a:gd name="T13" fmla="*/ 1 h 96"/>
                            <a:gd name="T14" fmla="*/ 521 w 839"/>
                            <a:gd name="T15" fmla="*/ 0 h 96"/>
                            <a:gd name="T16" fmla="*/ 839 w 839"/>
                            <a:gd name="T17" fmla="*/ 0 h 96"/>
                            <a:gd name="T18" fmla="*/ 755 w 839"/>
                            <a:gd name="T19" fmla="*/ 9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39" h="96">
                              <a:moveTo>
                                <a:pt x="755" y="90"/>
                              </a:moveTo>
                              <a:lnTo>
                                <a:pt x="753" y="93"/>
                              </a:lnTo>
                              <a:lnTo>
                                <a:pt x="710" y="93"/>
                              </a:lnTo>
                              <a:lnTo>
                                <a:pt x="551" y="92"/>
                              </a:lnTo>
                              <a:lnTo>
                                <a:pt x="233" y="94"/>
                              </a:lnTo>
                              <a:lnTo>
                                <a:pt x="74" y="96"/>
                              </a:lnTo>
                              <a:lnTo>
                                <a:pt x="0" y="1"/>
                              </a:lnTo>
                              <a:lnTo>
                                <a:pt x="521" y="0"/>
                              </a:lnTo>
                              <a:lnTo>
                                <a:pt x="839" y="0"/>
                              </a:lnTo>
                              <a:lnTo>
                                <a:pt x="755" y="90"/>
                              </a:lnTo>
                              <a:close/>
                            </a:path>
                          </a:pathLst>
                        </a:custGeom>
                        <a:solidFill>
                          <a:srgbClr val="B3B3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8"/>
                      <wps:cNvSpPr>
                        <a:spLocks/>
                      </wps:cNvSpPr>
                      <wps:spPr bwMode="auto">
                        <a:xfrm>
                          <a:off x="8407" y="3339"/>
                          <a:ext cx="737" cy="1247"/>
                        </a:xfrm>
                        <a:custGeom>
                          <a:avLst/>
                          <a:gdLst>
                            <a:gd name="T0" fmla="*/ 9 w 737"/>
                            <a:gd name="T1" fmla="*/ 393 h 1247"/>
                            <a:gd name="T2" fmla="*/ 1 w 737"/>
                            <a:gd name="T3" fmla="*/ 287 h 1247"/>
                            <a:gd name="T4" fmla="*/ 24 w 737"/>
                            <a:gd name="T5" fmla="*/ 185 h 1247"/>
                            <a:gd name="T6" fmla="*/ 58 w 737"/>
                            <a:gd name="T7" fmla="*/ 128 h 1247"/>
                            <a:gd name="T8" fmla="*/ 102 w 737"/>
                            <a:gd name="T9" fmla="*/ 81 h 1247"/>
                            <a:gd name="T10" fmla="*/ 186 w 737"/>
                            <a:gd name="T11" fmla="*/ 31 h 1247"/>
                            <a:gd name="T12" fmla="*/ 265 w 737"/>
                            <a:gd name="T13" fmla="*/ 7 h 1247"/>
                            <a:gd name="T14" fmla="*/ 346 w 737"/>
                            <a:gd name="T15" fmla="*/ 0 h 1247"/>
                            <a:gd name="T16" fmla="*/ 427 w 737"/>
                            <a:gd name="T17" fmla="*/ 12 h 1247"/>
                            <a:gd name="T18" fmla="*/ 504 w 737"/>
                            <a:gd name="T19" fmla="*/ 41 h 1247"/>
                            <a:gd name="T20" fmla="*/ 561 w 737"/>
                            <a:gd name="T21" fmla="*/ 77 h 1247"/>
                            <a:gd name="T22" fmla="*/ 586 w 737"/>
                            <a:gd name="T23" fmla="*/ 119 h 1247"/>
                            <a:gd name="T24" fmla="*/ 500 w 737"/>
                            <a:gd name="T25" fmla="*/ 112 h 1247"/>
                            <a:gd name="T26" fmla="*/ 424 w 737"/>
                            <a:gd name="T27" fmla="*/ 132 h 1247"/>
                            <a:gd name="T28" fmla="*/ 361 w 737"/>
                            <a:gd name="T29" fmla="*/ 178 h 1247"/>
                            <a:gd name="T30" fmla="*/ 327 w 737"/>
                            <a:gd name="T31" fmla="*/ 235 h 1247"/>
                            <a:gd name="T32" fmla="*/ 314 w 737"/>
                            <a:gd name="T33" fmla="*/ 300 h 1247"/>
                            <a:gd name="T34" fmla="*/ 323 w 737"/>
                            <a:gd name="T35" fmla="*/ 368 h 1247"/>
                            <a:gd name="T36" fmla="*/ 355 w 737"/>
                            <a:gd name="T37" fmla="*/ 433 h 1247"/>
                            <a:gd name="T38" fmla="*/ 421 w 737"/>
                            <a:gd name="T39" fmla="*/ 503 h 1247"/>
                            <a:gd name="T40" fmla="*/ 490 w 737"/>
                            <a:gd name="T41" fmla="*/ 563 h 1247"/>
                            <a:gd name="T42" fmla="*/ 587 w 737"/>
                            <a:gd name="T43" fmla="*/ 645 h 1247"/>
                            <a:gd name="T44" fmla="*/ 667 w 737"/>
                            <a:gd name="T45" fmla="*/ 744 h 1247"/>
                            <a:gd name="T46" fmla="*/ 712 w 737"/>
                            <a:gd name="T47" fmla="*/ 821 h 1247"/>
                            <a:gd name="T48" fmla="*/ 735 w 737"/>
                            <a:gd name="T49" fmla="*/ 915 h 1247"/>
                            <a:gd name="T50" fmla="*/ 732 w 737"/>
                            <a:gd name="T51" fmla="*/ 1013 h 1247"/>
                            <a:gd name="T52" fmla="*/ 716 w 737"/>
                            <a:gd name="T53" fmla="*/ 1079 h 1247"/>
                            <a:gd name="T54" fmla="*/ 673 w 737"/>
                            <a:gd name="T55" fmla="*/ 1137 h 1247"/>
                            <a:gd name="T56" fmla="*/ 623 w 737"/>
                            <a:gd name="T57" fmla="*/ 1177 h 1247"/>
                            <a:gd name="T58" fmla="*/ 571 w 737"/>
                            <a:gd name="T59" fmla="*/ 1202 h 1247"/>
                            <a:gd name="T60" fmla="*/ 517 w 737"/>
                            <a:gd name="T61" fmla="*/ 1218 h 1247"/>
                            <a:gd name="T62" fmla="*/ 389 w 737"/>
                            <a:gd name="T63" fmla="*/ 1243 h 1247"/>
                            <a:gd name="T64" fmla="*/ 305 w 737"/>
                            <a:gd name="T65" fmla="*/ 1237 h 1247"/>
                            <a:gd name="T66" fmla="*/ 347 w 737"/>
                            <a:gd name="T67" fmla="*/ 1199 h 1247"/>
                            <a:gd name="T68" fmla="*/ 390 w 737"/>
                            <a:gd name="T69" fmla="*/ 1138 h 1247"/>
                            <a:gd name="T70" fmla="*/ 412 w 737"/>
                            <a:gd name="T71" fmla="*/ 1099 h 1247"/>
                            <a:gd name="T72" fmla="*/ 430 w 737"/>
                            <a:gd name="T73" fmla="*/ 1039 h 1247"/>
                            <a:gd name="T74" fmla="*/ 433 w 737"/>
                            <a:gd name="T75" fmla="*/ 975 h 1247"/>
                            <a:gd name="T76" fmla="*/ 420 w 737"/>
                            <a:gd name="T77" fmla="*/ 913 h 1247"/>
                            <a:gd name="T78" fmla="*/ 391 w 737"/>
                            <a:gd name="T79" fmla="*/ 856 h 1247"/>
                            <a:gd name="T80" fmla="*/ 363 w 737"/>
                            <a:gd name="T81" fmla="*/ 821 h 1247"/>
                            <a:gd name="T82" fmla="*/ 321 w 737"/>
                            <a:gd name="T83" fmla="*/ 774 h 1247"/>
                            <a:gd name="T84" fmla="*/ 254 w 737"/>
                            <a:gd name="T85" fmla="*/ 725 h 1247"/>
                            <a:gd name="T86" fmla="*/ 130 w 737"/>
                            <a:gd name="T87" fmla="*/ 617 h 1247"/>
                            <a:gd name="T88" fmla="*/ 64 w 737"/>
                            <a:gd name="T89" fmla="*/ 527 h 12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737" h="1247">
                              <a:moveTo>
                                <a:pt x="32" y="460"/>
                              </a:moveTo>
                              <a:lnTo>
                                <a:pt x="18" y="428"/>
                              </a:lnTo>
                              <a:lnTo>
                                <a:pt x="9" y="393"/>
                              </a:lnTo>
                              <a:lnTo>
                                <a:pt x="2" y="358"/>
                              </a:lnTo>
                              <a:lnTo>
                                <a:pt x="0" y="323"/>
                              </a:lnTo>
                              <a:lnTo>
                                <a:pt x="1" y="287"/>
                              </a:lnTo>
                              <a:lnTo>
                                <a:pt x="5" y="253"/>
                              </a:lnTo>
                              <a:lnTo>
                                <a:pt x="13" y="219"/>
                              </a:lnTo>
                              <a:lnTo>
                                <a:pt x="24" y="185"/>
                              </a:lnTo>
                              <a:lnTo>
                                <a:pt x="34" y="166"/>
                              </a:lnTo>
                              <a:lnTo>
                                <a:pt x="45" y="146"/>
                              </a:lnTo>
                              <a:lnTo>
                                <a:pt x="58" y="128"/>
                              </a:lnTo>
                              <a:lnTo>
                                <a:pt x="71" y="111"/>
                              </a:lnTo>
                              <a:lnTo>
                                <a:pt x="86" y="96"/>
                              </a:lnTo>
                              <a:lnTo>
                                <a:pt x="102" y="81"/>
                              </a:lnTo>
                              <a:lnTo>
                                <a:pt x="120" y="68"/>
                              </a:lnTo>
                              <a:lnTo>
                                <a:pt x="162" y="43"/>
                              </a:lnTo>
                              <a:lnTo>
                                <a:pt x="186" y="31"/>
                              </a:lnTo>
                              <a:lnTo>
                                <a:pt x="212" y="21"/>
                              </a:lnTo>
                              <a:lnTo>
                                <a:pt x="238" y="12"/>
                              </a:lnTo>
                              <a:lnTo>
                                <a:pt x="265" y="7"/>
                              </a:lnTo>
                              <a:lnTo>
                                <a:pt x="292" y="2"/>
                              </a:lnTo>
                              <a:lnTo>
                                <a:pt x="319" y="0"/>
                              </a:lnTo>
                              <a:lnTo>
                                <a:pt x="346" y="0"/>
                              </a:lnTo>
                              <a:lnTo>
                                <a:pt x="374" y="2"/>
                              </a:lnTo>
                              <a:lnTo>
                                <a:pt x="400" y="5"/>
                              </a:lnTo>
                              <a:lnTo>
                                <a:pt x="427" y="12"/>
                              </a:lnTo>
                              <a:lnTo>
                                <a:pt x="453" y="19"/>
                              </a:lnTo>
                              <a:lnTo>
                                <a:pt x="479" y="30"/>
                              </a:lnTo>
                              <a:lnTo>
                                <a:pt x="504" y="41"/>
                              </a:lnTo>
                              <a:lnTo>
                                <a:pt x="528" y="55"/>
                              </a:lnTo>
                              <a:lnTo>
                                <a:pt x="550" y="70"/>
                              </a:lnTo>
                              <a:lnTo>
                                <a:pt x="561" y="77"/>
                              </a:lnTo>
                              <a:lnTo>
                                <a:pt x="592" y="101"/>
                              </a:lnTo>
                              <a:lnTo>
                                <a:pt x="622" y="127"/>
                              </a:lnTo>
                              <a:lnTo>
                                <a:pt x="586" y="119"/>
                              </a:lnTo>
                              <a:lnTo>
                                <a:pt x="549" y="113"/>
                              </a:lnTo>
                              <a:lnTo>
                                <a:pt x="526" y="112"/>
                              </a:lnTo>
                              <a:lnTo>
                                <a:pt x="500" y="112"/>
                              </a:lnTo>
                              <a:lnTo>
                                <a:pt x="474" y="116"/>
                              </a:lnTo>
                              <a:lnTo>
                                <a:pt x="448" y="123"/>
                              </a:lnTo>
                              <a:lnTo>
                                <a:pt x="424" y="132"/>
                              </a:lnTo>
                              <a:lnTo>
                                <a:pt x="401" y="146"/>
                              </a:lnTo>
                              <a:lnTo>
                                <a:pt x="380" y="161"/>
                              </a:lnTo>
                              <a:lnTo>
                                <a:pt x="361" y="178"/>
                              </a:lnTo>
                              <a:lnTo>
                                <a:pt x="344" y="199"/>
                              </a:lnTo>
                              <a:lnTo>
                                <a:pt x="335" y="217"/>
                              </a:lnTo>
                              <a:lnTo>
                                <a:pt x="327" y="235"/>
                              </a:lnTo>
                              <a:lnTo>
                                <a:pt x="320" y="256"/>
                              </a:lnTo>
                              <a:lnTo>
                                <a:pt x="316" y="278"/>
                              </a:lnTo>
                              <a:lnTo>
                                <a:pt x="314" y="300"/>
                              </a:lnTo>
                              <a:lnTo>
                                <a:pt x="315" y="323"/>
                              </a:lnTo>
                              <a:lnTo>
                                <a:pt x="318" y="346"/>
                              </a:lnTo>
                              <a:lnTo>
                                <a:pt x="323" y="368"/>
                              </a:lnTo>
                              <a:lnTo>
                                <a:pt x="331" y="388"/>
                              </a:lnTo>
                              <a:lnTo>
                                <a:pt x="340" y="408"/>
                              </a:lnTo>
                              <a:lnTo>
                                <a:pt x="355" y="433"/>
                              </a:lnTo>
                              <a:lnTo>
                                <a:pt x="371" y="453"/>
                              </a:lnTo>
                              <a:lnTo>
                                <a:pt x="400" y="485"/>
                              </a:lnTo>
                              <a:lnTo>
                                <a:pt x="421" y="503"/>
                              </a:lnTo>
                              <a:lnTo>
                                <a:pt x="442" y="521"/>
                              </a:lnTo>
                              <a:lnTo>
                                <a:pt x="487" y="560"/>
                              </a:lnTo>
                              <a:lnTo>
                                <a:pt x="490" y="563"/>
                              </a:lnTo>
                              <a:lnTo>
                                <a:pt x="524" y="588"/>
                              </a:lnTo>
                              <a:lnTo>
                                <a:pt x="556" y="616"/>
                              </a:lnTo>
                              <a:lnTo>
                                <a:pt x="587" y="645"/>
                              </a:lnTo>
                              <a:lnTo>
                                <a:pt x="615" y="676"/>
                              </a:lnTo>
                              <a:lnTo>
                                <a:pt x="642" y="709"/>
                              </a:lnTo>
                              <a:lnTo>
                                <a:pt x="667" y="744"/>
                              </a:lnTo>
                              <a:lnTo>
                                <a:pt x="690" y="780"/>
                              </a:lnTo>
                              <a:lnTo>
                                <a:pt x="710" y="817"/>
                              </a:lnTo>
                              <a:lnTo>
                                <a:pt x="712" y="821"/>
                              </a:lnTo>
                              <a:lnTo>
                                <a:pt x="722" y="852"/>
                              </a:lnTo>
                              <a:lnTo>
                                <a:pt x="730" y="884"/>
                              </a:lnTo>
                              <a:lnTo>
                                <a:pt x="735" y="915"/>
                              </a:lnTo>
                              <a:lnTo>
                                <a:pt x="737" y="948"/>
                              </a:lnTo>
                              <a:lnTo>
                                <a:pt x="736" y="980"/>
                              </a:lnTo>
                              <a:lnTo>
                                <a:pt x="732" y="1013"/>
                              </a:lnTo>
                              <a:lnTo>
                                <a:pt x="726" y="1044"/>
                              </a:lnTo>
                              <a:lnTo>
                                <a:pt x="717" y="1076"/>
                              </a:lnTo>
                              <a:lnTo>
                                <a:pt x="716" y="1079"/>
                              </a:lnTo>
                              <a:lnTo>
                                <a:pt x="703" y="1100"/>
                              </a:lnTo>
                              <a:lnTo>
                                <a:pt x="689" y="1120"/>
                              </a:lnTo>
                              <a:lnTo>
                                <a:pt x="673" y="1137"/>
                              </a:lnTo>
                              <a:lnTo>
                                <a:pt x="655" y="1153"/>
                              </a:lnTo>
                              <a:lnTo>
                                <a:pt x="639" y="1166"/>
                              </a:lnTo>
                              <a:lnTo>
                                <a:pt x="623" y="1177"/>
                              </a:lnTo>
                              <a:lnTo>
                                <a:pt x="607" y="1186"/>
                              </a:lnTo>
                              <a:lnTo>
                                <a:pt x="590" y="1195"/>
                              </a:lnTo>
                              <a:lnTo>
                                <a:pt x="571" y="1202"/>
                              </a:lnTo>
                              <a:lnTo>
                                <a:pt x="554" y="1209"/>
                              </a:lnTo>
                              <a:lnTo>
                                <a:pt x="535" y="1215"/>
                              </a:lnTo>
                              <a:lnTo>
                                <a:pt x="517" y="1218"/>
                              </a:lnTo>
                              <a:lnTo>
                                <a:pt x="485" y="1227"/>
                              </a:lnTo>
                              <a:lnTo>
                                <a:pt x="438" y="1236"/>
                              </a:lnTo>
                              <a:lnTo>
                                <a:pt x="389" y="1243"/>
                              </a:lnTo>
                              <a:lnTo>
                                <a:pt x="339" y="1246"/>
                              </a:lnTo>
                              <a:lnTo>
                                <a:pt x="291" y="1247"/>
                              </a:lnTo>
                              <a:lnTo>
                                <a:pt x="305" y="1237"/>
                              </a:lnTo>
                              <a:lnTo>
                                <a:pt x="320" y="1225"/>
                              </a:lnTo>
                              <a:lnTo>
                                <a:pt x="334" y="1213"/>
                              </a:lnTo>
                              <a:lnTo>
                                <a:pt x="347" y="1199"/>
                              </a:lnTo>
                              <a:lnTo>
                                <a:pt x="359" y="1185"/>
                              </a:lnTo>
                              <a:lnTo>
                                <a:pt x="380" y="1155"/>
                              </a:lnTo>
                              <a:lnTo>
                                <a:pt x="390" y="1138"/>
                              </a:lnTo>
                              <a:lnTo>
                                <a:pt x="392" y="1136"/>
                              </a:lnTo>
                              <a:lnTo>
                                <a:pt x="402" y="1117"/>
                              </a:lnTo>
                              <a:lnTo>
                                <a:pt x="412" y="1099"/>
                              </a:lnTo>
                              <a:lnTo>
                                <a:pt x="420" y="1079"/>
                              </a:lnTo>
                              <a:lnTo>
                                <a:pt x="426" y="1058"/>
                              </a:lnTo>
                              <a:lnTo>
                                <a:pt x="430" y="1039"/>
                              </a:lnTo>
                              <a:lnTo>
                                <a:pt x="433" y="1016"/>
                              </a:lnTo>
                              <a:lnTo>
                                <a:pt x="434" y="996"/>
                              </a:lnTo>
                              <a:lnTo>
                                <a:pt x="433" y="975"/>
                              </a:lnTo>
                              <a:lnTo>
                                <a:pt x="430" y="954"/>
                              </a:lnTo>
                              <a:lnTo>
                                <a:pt x="425" y="933"/>
                              </a:lnTo>
                              <a:lnTo>
                                <a:pt x="420" y="913"/>
                              </a:lnTo>
                              <a:lnTo>
                                <a:pt x="412" y="893"/>
                              </a:lnTo>
                              <a:lnTo>
                                <a:pt x="402" y="874"/>
                              </a:lnTo>
                              <a:lnTo>
                                <a:pt x="391" y="856"/>
                              </a:lnTo>
                              <a:lnTo>
                                <a:pt x="378" y="839"/>
                              </a:lnTo>
                              <a:lnTo>
                                <a:pt x="365" y="823"/>
                              </a:lnTo>
                              <a:lnTo>
                                <a:pt x="363" y="821"/>
                              </a:lnTo>
                              <a:lnTo>
                                <a:pt x="351" y="804"/>
                              </a:lnTo>
                              <a:lnTo>
                                <a:pt x="336" y="789"/>
                              </a:lnTo>
                              <a:lnTo>
                                <a:pt x="321" y="774"/>
                              </a:lnTo>
                              <a:lnTo>
                                <a:pt x="306" y="760"/>
                              </a:lnTo>
                              <a:lnTo>
                                <a:pt x="300" y="755"/>
                              </a:lnTo>
                              <a:lnTo>
                                <a:pt x="254" y="725"/>
                              </a:lnTo>
                              <a:lnTo>
                                <a:pt x="210" y="691"/>
                              </a:lnTo>
                              <a:lnTo>
                                <a:pt x="169" y="655"/>
                              </a:lnTo>
                              <a:lnTo>
                                <a:pt x="130" y="617"/>
                              </a:lnTo>
                              <a:lnTo>
                                <a:pt x="106" y="588"/>
                              </a:lnTo>
                              <a:lnTo>
                                <a:pt x="84" y="558"/>
                              </a:lnTo>
                              <a:lnTo>
                                <a:pt x="64" y="527"/>
                              </a:lnTo>
                              <a:lnTo>
                                <a:pt x="46" y="493"/>
                              </a:lnTo>
                              <a:lnTo>
                                <a:pt x="32" y="460"/>
                              </a:lnTo>
                              <a:close/>
                            </a:path>
                          </a:pathLst>
                        </a:custGeom>
                        <a:solidFill>
                          <a:srgbClr val="007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79"/>
                      <wps:cNvSpPr>
                        <a:spLocks/>
                      </wps:cNvSpPr>
                      <wps:spPr bwMode="auto">
                        <a:xfrm>
                          <a:off x="6541" y="3336"/>
                          <a:ext cx="737" cy="1248"/>
                        </a:xfrm>
                        <a:custGeom>
                          <a:avLst/>
                          <a:gdLst>
                            <a:gd name="T0" fmla="*/ 345 w 737"/>
                            <a:gd name="T1" fmla="*/ 5 h 1248"/>
                            <a:gd name="T2" fmla="*/ 421 w 737"/>
                            <a:gd name="T3" fmla="*/ 1 h 1248"/>
                            <a:gd name="T4" fmla="*/ 476 w 737"/>
                            <a:gd name="T5" fmla="*/ 8 h 1248"/>
                            <a:gd name="T6" fmla="*/ 565 w 737"/>
                            <a:gd name="T7" fmla="*/ 39 h 1248"/>
                            <a:gd name="T8" fmla="*/ 634 w 737"/>
                            <a:gd name="T9" fmla="*/ 82 h 1248"/>
                            <a:gd name="T10" fmla="*/ 680 w 737"/>
                            <a:gd name="T11" fmla="*/ 129 h 1248"/>
                            <a:gd name="T12" fmla="*/ 712 w 737"/>
                            <a:gd name="T13" fmla="*/ 186 h 1248"/>
                            <a:gd name="T14" fmla="*/ 736 w 737"/>
                            <a:gd name="T15" fmla="*/ 288 h 1248"/>
                            <a:gd name="T16" fmla="*/ 728 w 737"/>
                            <a:gd name="T17" fmla="*/ 394 h 1248"/>
                            <a:gd name="T18" fmla="*/ 691 w 737"/>
                            <a:gd name="T19" fmla="*/ 495 h 1248"/>
                            <a:gd name="T20" fmla="*/ 631 w 737"/>
                            <a:gd name="T21" fmla="*/ 589 h 1248"/>
                            <a:gd name="T22" fmla="*/ 526 w 737"/>
                            <a:gd name="T23" fmla="*/ 692 h 1248"/>
                            <a:gd name="T24" fmla="*/ 431 w 737"/>
                            <a:gd name="T25" fmla="*/ 761 h 1248"/>
                            <a:gd name="T26" fmla="*/ 374 w 737"/>
                            <a:gd name="T27" fmla="*/ 822 h 1248"/>
                            <a:gd name="T28" fmla="*/ 345 w 737"/>
                            <a:gd name="T29" fmla="*/ 857 h 1248"/>
                            <a:gd name="T30" fmla="*/ 318 w 737"/>
                            <a:gd name="T31" fmla="*/ 914 h 1248"/>
                            <a:gd name="T32" fmla="*/ 304 w 737"/>
                            <a:gd name="T33" fmla="*/ 975 h 1248"/>
                            <a:gd name="T34" fmla="*/ 306 w 737"/>
                            <a:gd name="T35" fmla="*/ 1039 h 1248"/>
                            <a:gd name="T36" fmla="*/ 325 w 737"/>
                            <a:gd name="T37" fmla="*/ 1100 h 1248"/>
                            <a:gd name="T38" fmla="*/ 346 w 737"/>
                            <a:gd name="T39" fmla="*/ 1139 h 1248"/>
                            <a:gd name="T40" fmla="*/ 378 w 737"/>
                            <a:gd name="T41" fmla="*/ 1185 h 1248"/>
                            <a:gd name="T42" fmla="*/ 431 w 737"/>
                            <a:gd name="T43" fmla="*/ 1238 h 1248"/>
                            <a:gd name="T44" fmla="*/ 348 w 737"/>
                            <a:gd name="T45" fmla="*/ 1243 h 1248"/>
                            <a:gd name="T46" fmla="*/ 220 w 737"/>
                            <a:gd name="T47" fmla="*/ 1219 h 1248"/>
                            <a:gd name="T48" fmla="*/ 165 w 737"/>
                            <a:gd name="T49" fmla="*/ 1203 h 1248"/>
                            <a:gd name="T50" fmla="*/ 98 w 737"/>
                            <a:gd name="T51" fmla="*/ 1167 h 1248"/>
                            <a:gd name="T52" fmla="*/ 48 w 737"/>
                            <a:gd name="T53" fmla="*/ 1120 h 1248"/>
                            <a:gd name="T54" fmla="*/ 11 w 737"/>
                            <a:gd name="T55" fmla="*/ 1045 h 1248"/>
                            <a:gd name="T56" fmla="*/ 0 w 737"/>
                            <a:gd name="T57" fmla="*/ 949 h 1248"/>
                            <a:gd name="T58" fmla="*/ 14 w 737"/>
                            <a:gd name="T59" fmla="*/ 852 h 1248"/>
                            <a:gd name="T60" fmla="*/ 47 w 737"/>
                            <a:gd name="T61" fmla="*/ 780 h 1248"/>
                            <a:gd name="T62" fmla="*/ 121 w 737"/>
                            <a:gd name="T63" fmla="*/ 677 h 1248"/>
                            <a:gd name="T64" fmla="*/ 213 w 737"/>
                            <a:gd name="T65" fmla="*/ 589 h 1248"/>
                            <a:gd name="T66" fmla="*/ 295 w 737"/>
                            <a:gd name="T67" fmla="*/ 521 h 1248"/>
                            <a:gd name="T68" fmla="*/ 365 w 737"/>
                            <a:gd name="T69" fmla="*/ 454 h 1248"/>
                            <a:gd name="T70" fmla="*/ 406 w 737"/>
                            <a:gd name="T71" fmla="*/ 389 h 1248"/>
                            <a:gd name="T72" fmla="*/ 422 w 737"/>
                            <a:gd name="T73" fmla="*/ 324 h 1248"/>
                            <a:gd name="T74" fmla="*/ 416 w 737"/>
                            <a:gd name="T75" fmla="*/ 257 h 1248"/>
                            <a:gd name="T76" fmla="*/ 392 w 737"/>
                            <a:gd name="T77" fmla="*/ 200 h 1248"/>
                            <a:gd name="T78" fmla="*/ 336 w 737"/>
                            <a:gd name="T79" fmla="*/ 147 h 1248"/>
                            <a:gd name="T80" fmla="*/ 263 w 737"/>
                            <a:gd name="T81" fmla="*/ 116 h 1248"/>
                            <a:gd name="T82" fmla="*/ 188 w 737"/>
                            <a:gd name="T83" fmla="*/ 114 h 1248"/>
                            <a:gd name="T84" fmla="*/ 144 w 737"/>
                            <a:gd name="T85" fmla="*/ 101 h 1248"/>
                            <a:gd name="T86" fmla="*/ 210 w 737"/>
                            <a:gd name="T87" fmla="*/ 55 h 1248"/>
                            <a:gd name="T88" fmla="*/ 285 w 737"/>
                            <a:gd name="T89" fmla="*/ 20 h 12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737" h="1248">
                              <a:moveTo>
                                <a:pt x="308" y="13"/>
                              </a:moveTo>
                              <a:lnTo>
                                <a:pt x="326" y="8"/>
                              </a:lnTo>
                              <a:lnTo>
                                <a:pt x="345" y="5"/>
                              </a:lnTo>
                              <a:lnTo>
                                <a:pt x="363" y="3"/>
                              </a:lnTo>
                              <a:lnTo>
                                <a:pt x="402" y="0"/>
                              </a:lnTo>
                              <a:lnTo>
                                <a:pt x="421" y="1"/>
                              </a:lnTo>
                              <a:lnTo>
                                <a:pt x="439" y="3"/>
                              </a:lnTo>
                              <a:lnTo>
                                <a:pt x="458" y="5"/>
                              </a:lnTo>
                              <a:lnTo>
                                <a:pt x="476" y="8"/>
                              </a:lnTo>
                              <a:lnTo>
                                <a:pt x="495" y="12"/>
                              </a:lnTo>
                              <a:lnTo>
                                <a:pt x="531" y="24"/>
                              </a:lnTo>
                              <a:lnTo>
                                <a:pt x="565" y="39"/>
                              </a:lnTo>
                              <a:lnTo>
                                <a:pt x="598" y="57"/>
                              </a:lnTo>
                              <a:lnTo>
                                <a:pt x="617" y="69"/>
                              </a:lnTo>
                              <a:lnTo>
                                <a:pt x="634" y="82"/>
                              </a:lnTo>
                              <a:lnTo>
                                <a:pt x="650" y="97"/>
                              </a:lnTo>
                              <a:lnTo>
                                <a:pt x="665" y="112"/>
                              </a:lnTo>
                              <a:lnTo>
                                <a:pt x="680" y="129"/>
                              </a:lnTo>
                              <a:lnTo>
                                <a:pt x="692" y="147"/>
                              </a:lnTo>
                              <a:lnTo>
                                <a:pt x="703" y="166"/>
                              </a:lnTo>
                              <a:lnTo>
                                <a:pt x="712" y="186"/>
                              </a:lnTo>
                              <a:lnTo>
                                <a:pt x="724" y="220"/>
                              </a:lnTo>
                              <a:lnTo>
                                <a:pt x="731" y="253"/>
                              </a:lnTo>
                              <a:lnTo>
                                <a:pt x="736" y="288"/>
                              </a:lnTo>
                              <a:lnTo>
                                <a:pt x="737" y="324"/>
                              </a:lnTo>
                              <a:lnTo>
                                <a:pt x="734" y="359"/>
                              </a:lnTo>
                              <a:lnTo>
                                <a:pt x="728" y="394"/>
                              </a:lnTo>
                              <a:lnTo>
                                <a:pt x="718" y="429"/>
                              </a:lnTo>
                              <a:lnTo>
                                <a:pt x="705" y="461"/>
                              </a:lnTo>
                              <a:lnTo>
                                <a:pt x="691" y="495"/>
                              </a:lnTo>
                              <a:lnTo>
                                <a:pt x="673" y="527"/>
                              </a:lnTo>
                              <a:lnTo>
                                <a:pt x="653" y="559"/>
                              </a:lnTo>
                              <a:lnTo>
                                <a:pt x="631" y="589"/>
                              </a:lnTo>
                              <a:lnTo>
                                <a:pt x="607" y="618"/>
                              </a:lnTo>
                              <a:lnTo>
                                <a:pt x="568" y="656"/>
                              </a:lnTo>
                              <a:lnTo>
                                <a:pt x="526" y="692"/>
                              </a:lnTo>
                              <a:lnTo>
                                <a:pt x="482" y="726"/>
                              </a:lnTo>
                              <a:lnTo>
                                <a:pt x="436" y="756"/>
                              </a:lnTo>
                              <a:lnTo>
                                <a:pt x="431" y="761"/>
                              </a:lnTo>
                              <a:lnTo>
                                <a:pt x="415" y="775"/>
                              </a:lnTo>
                              <a:lnTo>
                                <a:pt x="386" y="805"/>
                              </a:lnTo>
                              <a:lnTo>
                                <a:pt x="374" y="822"/>
                              </a:lnTo>
                              <a:lnTo>
                                <a:pt x="372" y="823"/>
                              </a:lnTo>
                              <a:lnTo>
                                <a:pt x="358" y="840"/>
                              </a:lnTo>
                              <a:lnTo>
                                <a:pt x="345" y="857"/>
                              </a:lnTo>
                              <a:lnTo>
                                <a:pt x="335" y="874"/>
                              </a:lnTo>
                              <a:lnTo>
                                <a:pt x="325" y="894"/>
                              </a:lnTo>
                              <a:lnTo>
                                <a:pt x="318" y="914"/>
                              </a:lnTo>
                              <a:lnTo>
                                <a:pt x="311" y="934"/>
                              </a:lnTo>
                              <a:lnTo>
                                <a:pt x="306" y="954"/>
                              </a:lnTo>
                              <a:lnTo>
                                <a:pt x="304" y="975"/>
                              </a:lnTo>
                              <a:lnTo>
                                <a:pt x="303" y="996"/>
                              </a:lnTo>
                              <a:lnTo>
                                <a:pt x="304" y="1017"/>
                              </a:lnTo>
                              <a:lnTo>
                                <a:pt x="306" y="1039"/>
                              </a:lnTo>
                              <a:lnTo>
                                <a:pt x="311" y="1059"/>
                              </a:lnTo>
                              <a:lnTo>
                                <a:pt x="317" y="1080"/>
                              </a:lnTo>
                              <a:lnTo>
                                <a:pt x="325" y="1100"/>
                              </a:lnTo>
                              <a:lnTo>
                                <a:pt x="334" y="1118"/>
                              </a:lnTo>
                              <a:lnTo>
                                <a:pt x="345" y="1137"/>
                              </a:lnTo>
                              <a:lnTo>
                                <a:pt x="346" y="1139"/>
                              </a:lnTo>
                              <a:lnTo>
                                <a:pt x="356" y="1155"/>
                              </a:lnTo>
                              <a:lnTo>
                                <a:pt x="366" y="1170"/>
                              </a:lnTo>
                              <a:lnTo>
                                <a:pt x="378" y="1185"/>
                              </a:lnTo>
                              <a:lnTo>
                                <a:pt x="403" y="1213"/>
                              </a:lnTo>
                              <a:lnTo>
                                <a:pt x="417" y="1226"/>
                              </a:lnTo>
                              <a:lnTo>
                                <a:pt x="431" y="1238"/>
                              </a:lnTo>
                              <a:lnTo>
                                <a:pt x="447" y="1248"/>
                              </a:lnTo>
                              <a:lnTo>
                                <a:pt x="397" y="1247"/>
                              </a:lnTo>
                              <a:lnTo>
                                <a:pt x="348" y="1243"/>
                              </a:lnTo>
                              <a:lnTo>
                                <a:pt x="299" y="1237"/>
                              </a:lnTo>
                              <a:lnTo>
                                <a:pt x="251" y="1227"/>
                              </a:lnTo>
                              <a:lnTo>
                                <a:pt x="220" y="1219"/>
                              </a:lnTo>
                              <a:lnTo>
                                <a:pt x="201" y="1216"/>
                              </a:lnTo>
                              <a:lnTo>
                                <a:pt x="183" y="1210"/>
                              </a:lnTo>
                              <a:lnTo>
                                <a:pt x="165" y="1203"/>
                              </a:lnTo>
                              <a:lnTo>
                                <a:pt x="148" y="1196"/>
                              </a:lnTo>
                              <a:lnTo>
                                <a:pt x="113" y="1177"/>
                              </a:lnTo>
                              <a:lnTo>
                                <a:pt x="98" y="1167"/>
                              </a:lnTo>
                              <a:lnTo>
                                <a:pt x="83" y="1154"/>
                              </a:lnTo>
                              <a:lnTo>
                                <a:pt x="64" y="1138"/>
                              </a:lnTo>
                              <a:lnTo>
                                <a:pt x="48" y="1120"/>
                              </a:lnTo>
                              <a:lnTo>
                                <a:pt x="33" y="1101"/>
                              </a:lnTo>
                              <a:lnTo>
                                <a:pt x="21" y="1080"/>
                              </a:lnTo>
                              <a:lnTo>
                                <a:pt x="11" y="1045"/>
                              </a:lnTo>
                              <a:lnTo>
                                <a:pt x="4" y="1014"/>
                              </a:lnTo>
                              <a:lnTo>
                                <a:pt x="0" y="981"/>
                              </a:lnTo>
                              <a:lnTo>
                                <a:pt x="0" y="949"/>
                              </a:lnTo>
                              <a:lnTo>
                                <a:pt x="2" y="916"/>
                              </a:lnTo>
                              <a:lnTo>
                                <a:pt x="7" y="885"/>
                              </a:lnTo>
                              <a:lnTo>
                                <a:pt x="14" y="852"/>
                              </a:lnTo>
                              <a:lnTo>
                                <a:pt x="24" y="822"/>
                              </a:lnTo>
                              <a:lnTo>
                                <a:pt x="27" y="817"/>
                              </a:lnTo>
                              <a:lnTo>
                                <a:pt x="47" y="780"/>
                              </a:lnTo>
                              <a:lnTo>
                                <a:pt x="69" y="744"/>
                              </a:lnTo>
                              <a:lnTo>
                                <a:pt x="94" y="710"/>
                              </a:lnTo>
                              <a:lnTo>
                                <a:pt x="121" y="677"/>
                              </a:lnTo>
                              <a:lnTo>
                                <a:pt x="150" y="646"/>
                              </a:lnTo>
                              <a:lnTo>
                                <a:pt x="180" y="617"/>
                              </a:lnTo>
                              <a:lnTo>
                                <a:pt x="213" y="589"/>
                              </a:lnTo>
                              <a:lnTo>
                                <a:pt x="247" y="563"/>
                              </a:lnTo>
                              <a:lnTo>
                                <a:pt x="250" y="561"/>
                              </a:lnTo>
                              <a:lnTo>
                                <a:pt x="295" y="521"/>
                              </a:lnTo>
                              <a:lnTo>
                                <a:pt x="317" y="504"/>
                              </a:lnTo>
                              <a:lnTo>
                                <a:pt x="338" y="485"/>
                              </a:lnTo>
                              <a:lnTo>
                                <a:pt x="365" y="454"/>
                              </a:lnTo>
                              <a:lnTo>
                                <a:pt x="382" y="433"/>
                              </a:lnTo>
                              <a:lnTo>
                                <a:pt x="396" y="409"/>
                              </a:lnTo>
                              <a:lnTo>
                                <a:pt x="406" y="389"/>
                              </a:lnTo>
                              <a:lnTo>
                                <a:pt x="413" y="368"/>
                              </a:lnTo>
                              <a:lnTo>
                                <a:pt x="419" y="346"/>
                              </a:lnTo>
                              <a:lnTo>
                                <a:pt x="422" y="324"/>
                              </a:lnTo>
                              <a:lnTo>
                                <a:pt x="422" y="301"/>
                              </a:lnTo>
                              <a:lnTo>
                                <a:pt x="421" y="279"/>
                              </a:lnTo>
                              <a:lnTo>
                                <a:pt x="416" y="257"/>
                              </a:lnTo>
                              <a:lnTo>
                                <a:pt x="409" y="236"/>
                              </a:lnTo>
                              <a:lnTo>
                                <a:pt x="402" y="217"/>
                              </a:lnTo>
                              <a:lnTo>
                                <a:pt x="392" y="200"/>
                              </a:lnTo>
                              <a:lnTo>
                                <a:pt x="376" y="179"/>
                              </a:lnTo>
                              <a:lnTo>
                                <a:pt x="357" y="162"/>
                              </a:lnTo>
                              <a:lnTo>
                                <a:pt x="336" y="147"/>
                              </a:lnTo>
                              <a:lnTo>
                                <a:pt x="313" y="133"/>
                              </a:lnTo>
                              <a:lnTo>
                                <a:pt x="288" y="123"/>
                              </a:lnTo>
                              <a:lnTo>
                                <a:pt x="263" y="116"/>
                              </a:lnTo>
                              <a:lnTo>
                                <a:pt x="237" y="113"/>
                              </a:lnTo>
                              <a:lnTo>
                                <a:pt x="211" y="113"/>
                              </a:lnTo>
                              <a:lnTo>
                                <a:pt x="188" y="114"/>
                              </a:lnTo>
                              <a:lnTo>
                                <a:pt x="150" y="120"/>
                              </a:lnTo>
                              <a:lnTo>
                                <a:pt x="114" y="128"/>
                              </a:lnTo>
                              <a:lnTo>
                                <a:pt x="144" y="101"/>
                              </a:lnTo>
                              <a:lnTo>
                                <a:pt x="175" y="78"/>
                              </a:lnTo>
                              <a:lnTo>
                                <a:pt x="187" y="71"/>
                              </a:lnTo>
                              <a:lnTo>
                                <a:pt x="210" y="55"/>
                              </a:lnTo>
                              <a:lnTo>
                                <a:pt x="234" y="42"/>
                              </a:lnTo>
                              <a:lnTo>
                                <a:pt x="259" y="29"/>
                              </a:lnTo>
                              <a:lnTo>
                                <a:pt x="285" y="20"/>
                              </a:lnTo>
                              <a:lnTo>
                                <a:pt x="308" y="13"/>
                              </a:lnTo>
                              <a:close/>
                            </a:path>
                          </a:pathLst>
                        </a:custGeom>
                        <a:solidFill>
                          <a:srgbClr val="007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80"/>
                      <wps:cNvSpPr>
                        <a:spLocks/>
                      </wps:cNvSpPr>
                      <wps:spPr bwMode="auto">
                        <a:xfrm>
                          <a:off x="8423" y="5118"/>
                          <a:ext cx="224" cy="441"/>
                        </a:xfrm>
                        <a:custGeom>
                          <a:avLst/>
                          <a:gdLst>
                            <a:gd name="T0" fmla="*/ 0 w 224"/>
                            <a:gd name="T1" fmla="*/ 0 h 441"/>
                            <a:gd name="T2" fmla="*/ 177 w 224"/>
                            <a:gd name="T3" fmla="*/ 348 h 441"/>
                            <a:gd name="T4" fmla="*/ 224 w 224"/>
                            <a:gd name="T5" fmla="*/ 441 h 441"/>
                            <a:gd name="T6" fmla="*/ 0 w 224"/>
                            <a:gd name="T7" fmla="*/ 441 h 441"/>
                            <a:gd name="T8" fmla="*/ 0 w 224"/>
                            <a:gd name="T9" fmla="*/ 0 h 441"/>
                          </a:gdLst>
                          <a:ahLst/>
                          <a:cxnLst>
                            <a:cxn ang="0">
                              <a:pos x="T0" y="T1"/>
                            </a:cxn>
                            <a:cxn ang="0">
                              <a:pos x="T2" y="T3"/>
                            </a:cxn>
                            <a:cxn ang="0">
                              <a:pos x="T4" y="T5"/>
                            </a:cxn>
                            <a:cxn ang="0">
                              <a:pos x="T6" y="T7"/>
                            </a:cxn>
                            <a:cxn ang="0">
                              <a:pos x="T8" y="T9"/>
                            </a:cxn>
                          </a:cxnLst>
                          <a:rect l="0" t="0" r="r" b="b"/>
                          <a:pathLst>
                            <a:path w="224" h="441">
                              <a:moveTo>
                                <a:pt x="0" y="0"/>
                              </a:moveTo>
                              <a:lnTo>
                                <a:pt x="177" y="348"/>
                              </a:lnTo>
                              <a:lnTo>
                                <a:pt x="224" y="441"/>
                              </a:lnTo>
                              <a:lnTo>
                                <a:pt x="0" y="441"/>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81"/>
                      <wps:cNvSpPr>
                        <a:spLocks/>
                      </wps:cNvSpPr>
                      <wps:spPr bwMode="auto">
                        <a:xfrm>
                          <a:off x="8077" y="5142"/>
                          <a:ext cx="314" cy="418"/>
                        </a:xfrm>
                        <a:custGeom>
                          <a:avLst/>
                          <a:gdLst>
                            <a:gd name="T0" fmla="*/ 314 w 314"/>
                            <a:gd name="T1" fmla="*/ 417 h 418"/>
                            <a:gd name="T2" fmla="*/ 0 w 314"/>
                            <a:gd name="T3" fmla="*/ 418 h 418"/>
                            <a:gd name="T4" fmla="*/ 55 w 314"/>
                            <a:gd name="T5" fmla="*/ 345 h 418"/>
                            <a:gd name="T6" fmla="*/ 314 w 314"/>
                            <a:gd name="T7" fmla="*/ 0 h 418"/>
                            <a:gd name="T8" fmla="*/ 314 w 314"/>
                            <a:gd name="T9" fmla="*/ 417 h 418"/>
                          </a:gdLst>
                          <a:ahLst/>
                          <a:cxnLst>
                            <a:cxn ang="0">
                              <a:pos x="T0" y="T1"/>
                            </a:cxn>
                            <a:cxn ang="0">
                              <a:pos x="T2" y="T3"/>
                            </a:cxn>
                            <a:cxn ang="0">
                              <a:pos x="T4" y="T5"/>
                            </a:cxn>
                            <a:cxn ang="0">
                              <a:pos x="T6" y="T7"/>
                            </a:cxn>
                            <a:cxn ang="0">
                              <a:pos x="T8" y="T9"/>
                            </a:cxn>
                          </a:cxnLst>
                          <a:rect l="0" t="0" r="r" b="b"/>
                          <a:pathLst>
                            <a:path w="314" h="418">
                              <a:moveTo>
                                <a:pt x="314" y="417"/>
                              </a:moveTo>
                              <a:lnTo>
                                <a:pt x="0" y="418"/>
                              </a:lnTo>
                              <a:lnTo>
                                <a:pt x="55" y="345"/>
                              </a:lnTo>
                              <a:lnTo>
                                <a:pt x="314" y="0"/>
                              </a:lnTo>
                              <a:lnTo>
                                <a:pt x="314" y="4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82"/>
                      <wps:cNvSpPr>
                        <a:spLocks/>
                      </wps:cNvSpPr>
                      <wps:spPr bwMode="auto">
                        <a:xfrm>
                          <a:off x="7499" y="5079"/>
                          <a:ext cx="859" cy="488"/>
                        </a:xfrm>
                        <a:custGeom>
                          <a:avLst/>
                          <a:gdLst>
                            <a:gd name="T0" fmla="*/ 859 w 859"/>
                            <a:gd name="T1" fmla="*/ 51 h 488"/>
                            <a:gd name="T2" fmla="*/ 616 w 859"/>
                            <a:gd name="T3" fmla="*/ 375 h 488"/>
                            <a:gd name="T4" fmla="*/ 530 w 859"/>
                            <a:gd name="T5" fmla="*/ 373 h 488"/>
                            <a:gd name="T6" fmla="*/ 444 w 859"/>
                            <a:gd name="T7" fmla="*/ 376 h 488"/>
                            <a:gd name="T8" fmla="*/ 359 w 859"/>
                            <a:gd name="T9" fmla="*/ 382 h 488"/>
                            <a:gd name="T10" fmla="*/ 274 w 859"/>
                            <a:gd name="T11" fmla="*/ 391 h 488"/>
                            <a:gd name="T12" fmla="*/ 263 w 859"/>
                            <a:gd name="T13" fmla="*/ 395 h 488"/>
                            <a:gd name="T14" fmla="*/ 262 w 859"/>
                            <a:gd name="T15" fmla="*/ 397 h 488"/>
                            <a:gd name="T16" fmla="*/ 260 w 859"/>
                            <a:gd name="T17" fmla="*/ 401 h 488"/>
                            <a:gd name="T18" fmla="*/ 260 w 859"/>
                            <a:gd name="T19" fmla="*/ 407 h 488"/>
                            <a:gd name="T20" fmla="*/ 261 w 859"/>
                            <a:gd name="T21" fmla="*/ 413 h 488"/>
                            <a:gd name="T22" fmla="*/ 265 w 859"/>
                            <a:gd name="T23" fmla="*/ 416 h 488"/>
                            <a:gd name="T24" fmla="*/ 270 w 859"/>
                            <a:gd name="T25" fmla="*/ 420 h 488"/>
                            <a:gd name="T26" fmla="*/ 277 w 859"/>
                            <a:gd name="T27" fmla="*/ 421 h 488"/>
                            <a:gd name="T28" fmla="*/ 281 w 859"/>
                            <a:gd name="T29" fmla="*/ 421 h 488"/>
                            <a:gd name="T30" fmla="*/ 291 w 859"/>
                            <a:gd name="T31" fmla="*/ 420 h 488"/>
                            <a:gd name="T32" fmla="*/ 367 w 859"/>
                            <a:gd name="T33" fmla="*/ 412 h 488"/>
                            <a:gd name="T34" fmla="*/ 441 w 859"/>
                            <a:gd name="T35" fmla="*/ 406 h 488"/>
                            <a:gd name="T36" fmla="*/ 517 w 859"/>
                            <a:gd name="T37" fmla="*/ 405 h 488"/>
                            <a:gd name="T38" fmla="*/ 592 w 859"/>
                            <a:gd name="T39" fmla="*/ 406 h 488"/>
                            <a:gd name="T40" fmla="*/ 530 w 859"/>
                            <a:gd name="T41" fmla="*/ 488 h 488"/>
                            <a:gd name="T42" fmla="*/ 473 w 859"/>
                            <a:gd name="T43" fmla="*/ 486 h 488"/>
                            <a:gd name="T44" fmla="*/ 415 w 859"/>
                            <a:gd name="T45" fmla="*/ 482 h 488"/>
                            <a:gd name="T46" fmla="*/ 364 w 859"/>
                            <a:gd name="T47" fmla="*/ 476 h 488"/>
                            <a:gd name="T48" fmla="*/ 311 w 859"/>
                            <a:gd name="T49" fmla="*/ 471 h 488"/>
                            <a:gd name="T50" fmla="*/ 260 w 859"/>
                            <a:gd name="T51" fmla="*/ 467 h 488"/>
                            <a:gd name="T52" fmla="*/ 155 w 859"/>
                            <a:gd name="T53" fmla="*/ 465 h 488"/>
                            <a:gd name="T54" fmla="*/ 104 w 859"/>
                            <a:gd name="T55" fmla="*/ 466 h 488"/>
                            <a:gd name="T56" fmla="*/ 52 w 859"/>
                            <a:gd name="T57" fmla="*/ 469 h 488"/>
                            <a:gd name="T58" fmla="*/ 0 w 859"/>
                            <a:gd name="T59" fmla="*/ 472 h 488"/>
                            <a:gd name="T60" fmla="*/ 279 w 859"/>
                            <a:gd name="T61" fmla="*/ 283 h 488"/>
                            <a:gd name="T62" fmla="*/ 355 w 859"/>
                            <a:gd name="T63" fmla="*/ 281 h 488"/>
                            <a:gd name="T64" fmla="*/ 431 w 859"/>
                            <a:gd name="T65" fmla="*/ 274 h 488"/>
                            <a:gd name="T66" fmla="*/ 479 w 859"/>
                            <a:gd name="T67" fmla="*/ 269 h 488"/>
                            <a:gd name="T68" fmla="*/ 529 w 859"/>
                            <a:gd name="T69" fmla="*/ 267 h 488"/>
                            <a:gd name="T70" fmla="*/ 533 w 859"/>
                            <a:gd name="T71" fmla="*/ 268 h 488"/>
                            <a:gd name="T72" fmla="*/ 572 w 859"/>
                            <a:gd name="T73" fmla="*/ 270 h 488"/>
                            <a:gd name="T74" fmla="*/ 612 w 859"/>
                            <a:gd name="T75" fmla="*/ 272 h 488"/>
                            <a:gd name="T76" fmla="*/ 615 w 859"/>
                            <a:gd name="T77" fmla="*/ 272 h 488"/>
                            <a:gd name="T78" fmla="*/ 635 w 859"/>
                            <a:gd name="T79" fmla="*/ 270 h 488"/>
                            <a:gd name="T80" fmla="*/ 639 w 859"/>
                            <a:gd name="T81" fmla="*/ 265 h 488"/>
                            <a:gd name="T82" fmla="*/ 642 w 859"/>
                            <a:gd name="T83" fmla="*/ 258 h 488"/>
                            <a:gd name="T84" fmla="*/ 641 w 859"/>
                            <a:gd name="T85" fmla="*/ 253 h 488"/>
                            <a:gd name="T86" fmla="*/ 638 w 859"/>
                            <a:gd name="T87" fmla="*/ 248 h 488"/>
                            <a:gd name="T88" fmla="*/ 634 w 859"/>
                            <a:gd name="T89" fmla="*/ 243 h 488"/>
                            <a:gd name="T90" fmla="*/ 624 w 859"/>
                            <a:gd name="T91" fmla="*/ 239 h 488"/>
                            <a:gd name="T92" fmla="*/ 624 w 859"/>
                            <a:gd name="T93" fmla="*/ 239 h 488"/>
                            <a:gd name="T94" fmla="*/ 612 w 859"/>
                            <a:gd name="T95" fmla="*/ 236 h 488"/>
                            <a:gd name="T96" fmla="*/ 578 w 859"/>
                            <a:gd name="T97" fmla="*/ 232 h 488"/>
                            <a:gd name="T98" fmla="*/ 543 w 859"/>
                            <a:gd name="T99" fmla="*/ 229 h 488"/>
                            <a:gd name="T100" fmla="*/ 509 w 859"/>
                            <a:gd name="T101" fmla="*/ 231 h 488"/>
                            <a:gd name="T102" fmla="*/ 474 w 859"/>
                            <a:gd name="T103" fmla="*/ 234 h 488"/>
                            <a:gd name="T104" fmla="*/ 403 w 859"/>
                            <a:gd name="T105" fmla="*/ 243 h 488"/>
                            <a:gd name="T106" fmla="*/ 329 w 859"/>
                            <a:gd name="T107" fmla="*/ 249 h 488"/>
                            <a:gd name="T108" fmla="*/ 640 w 859"/>
                            <a:gd name="T109" fmla="*/ 39 h 488"/>
                            <a:gd name="T110" fmla="*/ 699 w 859"/>
                            <a:gd name="T111" fmla="*/ 0 h 488"/>
                            <a:gd name="T112" fmla="*/ 703 w 859"/>
                            <a:gd name="T113" fmla="*/ 0 h 488"/>
                            <a:gd name="T114" fmla="*/ 758 w 859"/>
                            <a:gd name="T115" fmla="*/ 18 h 488"/>
                            <a:gd name="T116" fmla="*/ 815 w 859"/>
                            <a:gd name="T117" fmla="*/ 36 h 488"/>
                            <a:gd name="T118" fmla="*/ 852 w 859"/>
                            <a:gd name="T119" fmla="*/ 47 h 488"/>
                            <a:gd name="T120" fmla="*/ 859 w 859"/>
                            <a:gd name="T121" fmla="*/ 51 h 4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859" h="488">
                              <a:moveTo>
                                <a:pt x="859" y="51"/>
                              </a:moveTo>
                              <a:lnTo>
                                <a:pt x="616" y="375"/>
                              </a:lnTo>
                              <a:lnTo>
                                <a:pt x="530" y="373"/>
                              </a:lnTo>
                              <a:lnTo>
                                <a:pt x="444" y="376"/>
                              </a:lnTo>
                              <a:lnTo>
                                <a:pt x="359" y="382"/>
                              </a:lnTo>
                              <a:lnTo>
                                <a:pt x="274" y="391"/>
                              </a:lnTo>
                              <a:lnTo>
                                <a:pt x="263" y="395"/>
                              </a:lnTo>
                              <a:lnTo>
                                <a:pt x="262" y="397"/>
                              </a:lnTo>
                              <a:lnTo>
                                <a:pt x="260" y="401"/>
                              </a:lnTo>
                              <a:lnTo>
                                <a:pt x="260" y="407"/>
                              </a:lnTo>
                              <a:lnTo>
                                <a:pt x="261" y="413"/>
                              </a:lnTo>
                              <a:lnTo>
                                <a:pt x="265" y="416"/>
                              </a:lnTo>
                              <a:lnTo>
                                <a:pt x="270" y="420"/>
                              </a:lnTo>
                              <a:lnTo>
                                <a:pt x="277" y="421"/>
                              </a:lnTo>
                              <a:lnTo>
                                <a:pt x="281" y="421"/>
                              </a:lnTo>
                              <a:lnTo>
                                <a:pt x="291" y="420"/>
                              </a:lnTo>
                              <a:lnTo>
                                <a:pt x="367" y="412"/>
                              </a:lnTo>
                              <a:lnTo>
                                <a:pt x="441" y="406"/>
                              </a:lnTo>
                              <a:lnTo>
                                <a:pt x="517" y="405"/>
                              </a:lnTo>
                              <a:lnTo>
                                <a:pt x="592" y="406"/>
                              </a:lnTo>
                              <a:lnTo>
                                <a:pt x="530" y="488"/>
                              </a:lnTo>
                              <a:lnTo>
                                <a:pt x="473" y="486"/>
                              </a:lnTo>
                              <a:lnTo>
                                <a:pt x="415" y="482"/>
                              </a:lnTo>
                              <a:lnTo>
                                <a:pt x="364" y="476"/>
                              </a:lnTo>
                              <a:lnTo>
                                <a:pt x="311" y="471"/>
                              </a:lnTo>
                              <a:lnTo>
                                <a:pt x="260" y="467"/>
                              </a:lnTo>
                              <a:lnTo>
                                <a:pt x="155" y="465"/>
                              </a:lnTo>
                              <a:lnTo>
                                <a:pt x="104" y="466"/>
                              </a:lnTo>
                              <a:lnTo>
                                <a:pt x="52" y="469"/>
                              </a:lnTo>
                              <a:lnTo>
                                <a:pt x="0" y="472"/>
                              </a:lnTo>
                              <a:lnTo>
                                <a:pt x="279" y="283"/>
                              </a:lnTo>
                              <a:lnTo>
                                <a:pt x="355" y="281"/>
                              </a:lnTo>
                              <a:lnTo>
                                <a:pt x="431" y="274"/>
                              </a:lnTo>
                              <a:lnTo>
                                <a:pt x="479" y="269"/>
                              </a:lnTo>
                              <a:lnTo>
                                <a:pt x="529" y="267"/>
                              </a:lnTo>
                              <a:lnTo>
                                <a:pt x="533" y="268"/>
                              </a:lnTo>
                              <a:lnTo>
                                <a:pt x="572" y="270"/>
                              </a:lnTo>
                              <a:lnTo>
                                <a:pt x="612" y="272"/>
                              </a:lnTo>
                              <a:lnTo>
                                <a:pt x="615" y="272"/>
                              </a:lnTo>
                              <a:lnTo>
                                <a:pt x="635" y="270"/>
                              </a:lnTo>
                              <a:lnTo>
                                <a:pt x="639" y="265"/>
                              </a:lnTo>
                              <a:lnTo>
                                <a:pt x="642" y="258"/>
                              </a:lnTo>
                              <a:lnTo>
                                <a:pt x="641" y="253"/>
                              </a:lnTo>
                              <a:lnTo>
                                <a:pt x="638" y="248"/>
                              </a:lnTo>
                              <a:lnTo>
                                <a:pt x="634" y="243"/>
                              </a:lnTo>
                              <a:lnTo>
                                <a:pt x="624" y="239"/>
                              </a:lnTo>
                              <a:lnTo>
                                <a:pt x="612" y="236"/>
                              </a:lnTo>
                              <a:lnTo>
                                <a:pt x="578" y="232"/>
                              </a:lnTo>
                              <a:lnTo>
                                <a:pt x="543" y="229"/>
                              </a:lnTo>
                              <a:lnTo>
                                <a:pt x="509" y="231"/>
                              </a:lnTo>
                              <a:lnTo>
                                <a:pt x="474" y="234"/>
                              </a:lnTo>
                              <a:lnTo>
                                <a:pt x="403" y="243"/>
                              </a:lnTo>
                              <a:lnTo>
                                <a:pt x="329" y="249"/>
                              </a:lnTo>
                              <a:lnTo>
                                <a:pt x="640" y="39"/>
                              </a:lnTo>
                              <a:lnTo>
                                <a:pt x="699" y="0"/>
                              </a:lnTo>
                              <a:lnTo>
                                <a:pt x="703" y="0"/>
                              </a:lnTo>
                              <a:lnTo>
                                <a:pt x="758" y="18"/>
                              </a:lnTo>
                              <a:lnTo>
                                <a:pt x="815" y="36"/>
                              </a:lnTo>
                              <a:lnTo>
                                <a:pt x="852" y="47"/>
                              </a:lnTo>
                              <a:lnTo>
                                <a:pt x="859" y="51"/>
                              </a:lnTo>
                              <a:close/>
                            </a:path>
                          </a:pathLst>
                        </a:custGeom>
                        <a:solidFill>
                          <a:srgbClr val="548D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83"/>
                      <wps:cNvSpPr>
                        <a:spLocks/>
                      </wps:cNvSpPr>
                      <wps:spPr bwMode="auto">
                        <a:xfrm>
                          <a:off x="6672" y="4157"/>
                          <a:ext cx="2166" cy="1821"/>
                        </a:xfrm>
                        <a:custGeom>
                          <a:avLst/>
                          <a:gdLst>
                            <a:gd name="T0" fmla="*/ 752 w 2166"/>
                            <a:gd name="T1" fmla="*/ 1402 h 1821"/>
                            <a:gd name="T2" fmla="*/ 247 w 2166"/>
                            <a:gd name="T3" fmla="*/ 1743 h 1821"/>
                            <a:gd name="T4" fmla="*/ 190 w 2166"/>
                            <a:gd name="T5" fmla="*/ 1782 h 1821"/>
                            <a:gd name="T6" fmla="*/ 135 w 2166"/>
                            <a:gd name="T7" fmla="*/ 1821 h 1821"/>
                            <a:gd name="T8" fmla="*/ 109 w 2166"/>
                            <a:gd name="T9" fmla="*/ 1800 h 1821"/>
                            <a:gd name="T10" fmla="*/ 85 w 2166"/>
                            <a:gd name="T11" fmla="*/ 1778 h 1821"/>
                            <a:gd name="T12" fmla="*/ 63 w 2166"/>
                            <a:gd name="T13" fmla="*/ 1753 h 1821"/>
                            <a:gd name="T14" fmla="*/ 44 w 2166"/>
                            <a:gd name="T15" fmla="*/ 1726 h 1821"/>
                            <a:gd name="T16" fmla="*/ 34 w 2166"/>
                            <a:gd name="T17" fmla="*/ 1710 h 1821"/>
                            <a:gd name="T18" fmla="*/ 17 w 2166"/>
                            <a:gd name="T19" fmla="*/ 1675 h 1821"/>
                            <a:gd name="T20" fmla="*/ 11 w 2166"/>
                            <a:gd name="T21" fmla="*/ 1656 h 1821"/>
                            <a:gd name="T22" fmla="*/ 6 w 2166"/>
                            <a:gd name="T23" fmla="*/ 1638 h 1821"/>
                            <a:gd name="T24" fmla="*/ 2 w 2166"/>
                            <a:gd name="T25" fmla="*/ 1618 h 1821"/>
                            <a:gd name="T26" fmla="*/ 0 w 2166"/>
                            <a:gd name="T27" fmla="*/ 1600 h 1821"/>
                            <a:gd name="T28" fmla="*/ 0 w 2166"/>
                            <a:gd name="T29" fmla="*/ 1580 h 1821"/>
                            <a:gd name="T30" fmla="*/ 2 w 2166"/>
                            <a:gd name="T31" fmla="*/ 1552 h 1821"/>
                            <a:gd name="T32" fmla="*/ 6 w 2166"/>
                            <a:gd name="T33" fmla="*/ 1504 h 1821"/>
                            <a:gd name="T34" fmla="*/ 13 w 2166"/>
                            <a:gd name="T35" fmla="*/ 1458 h 1821"/>
                            <a:gd name="T36" fmla="*/ 23 w 2166"/>
                            <a:gd name="T37" fmla="*/ 1411 h 1821"/>
                            <a:gd name="T38" fmla="*/ 37 w 2166"/>
                            <a:gd name="T39" fmla="*/ 1365 h 1821"/>
                            <a:gd name="T40" fmla="*/ 2056 w 2166"/>
                            <a:gd name="T41" fmla="*/ 0 h 1821"/>
                            <a:gd name="T42" fmla="*/ 2073 w 2166"/>
                            <a:gd name="T43" fmla="*/ 23 h 1821"/>
                            <a:gd name="T44" fmla="*/ 2090 w 2166"/>
                            <a:gd name="T45" fmla="*/ 48 h 1821"/>
                            <a:gd name="T46" fmla="*/ 2091 w 2166"/>
                            <a:gd name="T47" fmla="*/ 49 h 1821"/>
                            <a:gd name="T48" fmla="*/ 2104 w 2166"/>
                            <a:gd name="T49" fmla="*/ 71 h 1821"/>
                            <a:gd name="T50" fmla="*/ 2115 w 2166"/>
                            <a:gd name="T51" fmla="*/ 95 h 1821"/>
                            <a:gd name="T52" fmla="*/ 2123 w 2166"/>
                            <a:gd name="T53" fmla="*/ 118 h 1821"/>
                            <a:gd name="T54" fmla="*/ 2128 w 2166"/>
                            <a:gd name="T55" fmla="*/ 143 h 1821"/>
                            <a:gd name="T56" fmla="*/ 2130 w 2166"/>
                            <a:gd name="T57" fmla="*/ 167 h 1821"/>
                            <a:gd name="T58" fmla="*/ 2130 w 2166"/>
                            <a:gd name="T59" fmla="*/ 193 h 1821"/>
                            <a:gd name="T60" fmla="*/ 2128 w 2166"/>
                            <a:gd name="T61" fmla="*/ 217 h 1821"/>
                            <a:gd name="T62" fmla="*/ 2123 w 2166"/>
                            <a:gd name="T63" fmla="*/ 241 h 1821"/>
                            <a:gd name="T64" fmla="*/ 2115 w 2166"/>
                            <a:gd name="T65" fmla="*/ 265 h 1821"/>
                            <a:gd name="T66" fmla="*/ 2106 w 2166"/>
                            <a:gd name="T67" fmla="*/ 288 h 1821"/>
                            <a:gd name="T68" fmla="*/ 2095 w 2166"/>
                            <a:gd name="T69" fmla="*/ 309 h 1821"/>
                            <a:gd name="T70" fmla="*/ 2083 w 2166"/>
                            <a:gd name="T71" fmla="*/ 328 h 1821"/>
                            <a:gd name="T72" fmla="*/ 2070 w 2166"/>
                            <a:gd name="T73" fmla="*/ 348 h 1821"/>
                            <a:gd name="T74" fmla="*/ 2053 w 2166"/>
                            <a:gd name="T75" fmla="*/ 366 h 1821"/>
                            <a:gd name="T76" fmla="*/ 2037 w 2166"/>
                            <a:gd name="T77" fmla="*/ 382 h 1821"/>
                            <a:gd name="T78" fmla="*/ 1999 w 2166"/>
                            <a:gd name="T79" fmla="*/ 410 h 1821"/>
                            <a:gd name="T80" fmla="*/ 1979 w 2166"/>
                            <a:gd name="T81" fmla="*/ 421 h 1821"/>
                            <a:gd name="T82" fmla="*/ 1975 w 2166"/>
                            <a:gd name="T83" fmla="*/ 426 h 1821"/>
                            <a:gd name="T84" fmla="*/ 1974 w 2166"/>
                            <a:gd name="T85" fmla="*/ 432 h 1821"/>
                            <a:gd name="T86" fmla="*/ 1974 w 2166"/>
                            <a:gd name="T87" fmla="*/ 438 h 1821"/>
                            <a:gd name="T88" fmla="*/ 1977 w 2166"/>
                            <a:gd name="T89" fmla="*/ 443 h 1821"/>
                            <a:gd name="T90" fmla="*/ 2000 w 2166"/>
                            <a:gd name="T91" fmla="*/ 448 h 1821"/>
                            <a:gd name="T92" fmla="*/ 2022 w 2166"/>
                            <a:gd name="T93" fmla="*/ 451 h 1821"/>
                            <a:gd name="T94" fmla="*/ 2058 w 2166"/>
                            <a:gd name="T95" fmla="*/ 453 h 1821"/>
                            <a:gd name="T96" fmla="*/ 2094 w 2166"/>
                            <a:gd name="T97" fmla="*/ 451 h 1821"/>
                            <a:gd name="T98" fmla="*/ 2130 w 2166"/>
                            <a:gd name="T99" fmla="*/ 449 h 1821"/>
                            <a:gd name="T100" fmla="*/ 2166 w 2166"/>
                            <a:gd name="T101" fmla="*/ 445 h 1821"/>
                            <a:gd name="T102" fmla="*/ 2166 w 2166"/>
                            <a:gd name="T103" fmla="*/ 446 h 1821"/>
                            <a:gd name="T104" fmla="*/ 1082 w 2166"/>
                            <a:gd name="T105" fmla="*/ 1179 h 1821"/>
                            <a:gd name="T106" fmla="*/ 752 w 2166"/>
                            <a:gd name="T107" fmla="*/ 1402 h 18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2166" h="1821">
                              <a:moveTo>
                                <a:pt x="752" y="1402"/>
                              </a:moveTo>
                              <a:lnTo>
                                <a:pt x="247" y="1743"/>
                              </a:lnTo>
                              <a:lnTo>
                                <a:pt x="190" y="1782"/>
                              </a:lnTo>
                              <a:lnTo>
                                <a:pt x="135" y="1821"/>
                              </a:lnTo>
                              <a:lnTo>
                                <a:pt x="109" y="1800"/>
                              </a:lnTo>
                              <a:lnTo>
                                <a:pt x="85" y="1778"/>
                              </a:lnTo>
                              <a:lnTo>
                                <a:pt x="63" y="1753"/>
                              </a:lnTo>
                              <a:lnTo>
                                <a:pt x="44" y="1726"/>
                              </a:lnTo>
                              <a:lnTo>
                                <a:pt x="34" y="1710"/>
                              </a:lnTo>
                              <a:lnTo>
                                <a:pt x="17" y="1675"/>
                              </a:lnTo>
                              <a:lnTo>
                                <a:pt x="11" y="1656"/>
                              </a:lnTo>
                              <a:lnTo>
                                <a:pt x="6" y="1638"/>
                              </a:lnTo>
                              <a:lnTo>
                                <a:pt x="2" y="1618"/>
                              </a:lnTo>
                              <a:lnTo>
                                <a:pt x="0" y="1600"/>
                              </a:lnTo>
                              <a:lnTo>
                                <a:pt x="0" y="1580"/>
                              </a:lnTo>
                              <a:lnTo>
                                <a:pt x="2" y="1552"/>
                              </a:lnTo>
                              <a:lnTo>
                                <a:pt x="6" y="1504"/>
                              </a:lnTo>
                              <a:lnTo>
                                <a:pt x="13" y="1458"/>
                              </a:lnTo>
                              <a:lnTo>
                                <a:pt x="23" y="1411"/>
                              </a:lnTo>
                              <a:lnTo>
                                <a:pt x="37" y="1365"/>
                              </a:lnTo>
                              <a:lnTo>
                                <a:pt x="2056" y="0"/>
                              </a:lnTo>
                              <a:lnTo>
                                <a:pt x="2073" y="23"/>
                              </a:lnTo>
                              <a:lnTo>
                                <a:pt x="2090" y="48"/>
                              </a:lnTo>
                              <a:lnTo>
                                <a:pt x="2091" y="49"/>
                              </a:lnTo>
                              <a:lnTo>
                                <a:pt x="2104" y="71"/>
                              </a:lnTo>
                              <a:lnTo>
                                <a:pt x="2115" y="95"/>
                              </a:lnTo>
                              <a:lnTo>
                                <a:pt x="2123" y="118"/>
                              </a:lnTo>
                              <a:lnTo>
                                <a:pt x="2128" y="143"/>
                              </a:lnTo>
                              <a:lnTo>
                                <a:pt x="2130" y="167"/>
                              </a:lnTo>
                              <a:lnTo>
                                <a:pt x="2130" y="193"/>
                              </a:lnTo>
                              <a:lnTo>
                                <a:pt x="2128" y="217"/>
                              </a:lnTo>
                              <a:lnTo>
                                <a:pt x="2123" y="241"/>
                              </a:lnTo>
                              <a:lnTo>
                                <a:pt x="2115" y="265"/>
                              </a:lnTo>
                              <a:lnTo>
                                <a:pt x="2106" y="288"/>
                              </a:lnTo>
                              <a:lnTo>
                                <a:pt x="2095" y="309"/>
                              </a:lnTo>
                              <a:lnTo>
                                <a:pt x="2083" y="328"/>
                              </a:lnTo>
                              <a:lnTo>
                                <a:pt x="2070" y="348"/>
                              </a:lnTo>
                              <a:lnTo>
                                <a:pt x="2053" y="366"/>
                              </a:lnTo>
                              <a:lnTo>
                                <a:pt x="2037" y="382"/>
                              </a:lnTo>
                              <a:lnTo>
                                <a:pt x="1999" y="410"/>
                              </a:lnTo>
                              <a:lnTo>
                                <a:pt x="1979" y="421"/>
                              </a:lnTo>
                              <a:lnTo>
                                <a:pt x="1975" y="426"/>
                              </a:lnTo>
                              <a:lnTo>
                                <a:pt x="1974" y="432"/>
                              </a:lnTo>
                              <a:lnTo>
                                <a:pt x="1974" y="438"/>
                              </a:lnTo>
                              <a:lnTo>
                                <a:pt x="1977" y="443"/>
                              </a:lnTo>
                              <a:lnTo>
                                <a:pt x="2000" y="448"/>
                              </a:lnTo>
                              <a:lnTo>
                                <a:pt x="2022" y="451"/>
                              </a:lnTo>
                              <a:lnTo>
                                <a:pt x="2058" y="453"/>
                              </a:lnTo>
                              <a:lnTo>
                                <a:pt x="2094" y="451"/>
                              </a:lnTo>
                              <a:lnTo>
                                <a:pt x="2130" y="449"/>
                              </a:lnTo>
                              <a:lnTo>
                                <a:pt x="2166" y="445"/>
                              </a:lnTo>
                              <a:lnTo>
                                <a:pt x="2166" y="446"/>
                              </a:lnTo>
                              <a:lnTo>
                                <a:pt x="1082" y="1179"/>
                              </a:lnTo>
                              <a:lnTo>
                                <a:pt x="752" y="140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84"/>
                      <wps:cNvSpPr>
                        <a:spLocks/>
                      </wps:cNvSpPr>
                      <wps:spPr bwMode="auto">
                        <a:xfrm>
                          <a:off x="6732" y="5055"/>
                          <a:ext cx="607" cy="409"/>
                        </a:xfrm>
                        <a:custGeom>
                          <a:avLst/>
                          <a:gdLst>
                            <a:gd name="T0" fmla="*/ 344 w 607"/>
                            <a:gd name="T1" fmla="*/ 176 h 409"/>
                            <a:gd name="T2" fmla="*/ 0 w 607"/>
                            <a:gd name="T3" fmla="*/ 409 h 409"/>
                            <a:gd name="T4" fmla="*/ 19 w 607"/>
                            <a:gd name="T5" fmla="*/ 364 h 409"/>
                            <a:gd name="T6" fmla="*/ 39 w 607"/>
                            <a:gd name="T7" fmla="*/ 318 h 409"/>
                            <a:gd name="T8" fmla="*/ 60 w 607"/>
                            <a:gd name="T9" fmla="*/ 274 h 409"/>
                            <a:gd name="T10" fmla="*/ 82 w 607"/>
                            <a:gd name="T11" fmla="*/ 230 h 409"/>
                            <a:gd name="T12" fmla="*/ 86 w 607"/>
                            <a:gd name="T13" fmla="*/ 223 h 409"/>
                            <a:gd name="T14" fmla="*/ 86 w 607"/>
                            <a:gd name="T15" fmla="*/ 222 h 409"/>
                            <a:gd name="T16" fmla="*/ 98 w 607"/>
                            <a:gd name="T17" fmla="*/ 187 h 409"/>
                            <a:gd name="T18" fmla="*/ 109 w 607"/>
                            <a:gd name="T19" fmla="*/ 152 h 409"/>
                            <a:gd name="T20" fmla="*/ 122 w 607"/>
                            <a:gd name="T21" fmla="*/ 104 h 409"/>
                            <a:gd name="T22" fmla="*/ 136 w 607"/>
                            <a:gd name="T23" fmla="*/ 56 h 409"/>
                            <a:gd name="T24" fmla="*/ 194 w 607"/>
                            <a:gd name="T25" fmla="*/ 41 h 409"/>
                            <a:gd name="T26" fmla="*/ 252 w 607"/>
                            <a:gd name="T27" fmla="*/ 28 h 409"/>
                            <a:gd name="T28" fmla="*/ 311 w 607"/>
                            <a:gd name="T29" fmla="*/ 18 h 409"/>
                            <a:gd name="T30" fmla="*/ 369 w 607"/>
                            <a:gd name="T31" fmla="*/ 10 h 409"/>
                            <a:gd name="T32" fmla="*/ 429 w 607"/>
                            <a:gd name="T33" fmla="*/ 4 h 409"/>
                            <a:gd name="T34" fmla="*/ 488 w 607"/>
                            <a:gd name="T35" fmla="*/ 0 h 409"/>
                            <a:gd name="T36" fmla="*/ 548 w 607"/>
                            <a:gd name="T37" fmla="*/ 0 h 409"/>
                            <a:gd name="T38" fmla="*/ 607 w 607"/>
                            <a:gd name="T39" fmla="*/ 2 h 409"/>
                            <a:gd name="T40" fmla="*/ 475 w 607"/>
                            <a:gd name="T41" fmla="*/ 87 h 409"/>
                            <a:gd name="T42" fmla="*/ 344 w 607"/>
                            <a:gd name="T43" fmla="*/ 176 h 4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607" h="409">
                              <a:moveTo>
                                <a:pt x="344" y="176"/>
                              </a:moveTo>
                              <a:lnTo>
                                <a:pt x="0" y="409"/>
                              </a:lnTo>
                              <a:lnTo>
                                <a:pt x="19" y="364"/>
                              </a:lnTo>
                              <a:lnTo>
                                <a:pt x="39" y="318"/>
                              </a:lnTo>
                              <a:lnTo>
                                <a:pt x="60" y="274"/>
                              </a:lnTo>
                              <a:lnTo>
                                <a:pt x="82" y="230"/>
                              </a:lnTo>
                              <a:lnTo>
                                <a:pt x="86" y="223"/>
                              </a:lnTo>
                              <a:lnTo>
                                <a:pt x="86" y="222"/>
                              </a:lnTo>
                              <a:lnTo>
                                <a:pt x="98" y="187"/>
                              </a:lnTo>
                              <a:lnTo>
                                <a:pt x="109" y="152"/>
                              </a:lnTo>
                              <a:lnTo>
                                <a:pt x="122" y="104"/>
                              </a:lnTo>
                              <a:lnTo>
                                <a:pt x="136" y="56"/>
                              </a:lnTo>
                              <a:lnTo>
                                <a:pt x="194" y="41"/>
                              </a:lnTo>
                              <a:lnTo>
                                <a:pt x="252" y="28"/>
                              </a:lnTo>
                              <a:lnTo>
                                <a:pt x="311" y="18"/>
                              </a:lnTo>
                              <a:lnTo>
                                <a:pt x="369" y="10"/>
                              </a:lnTo>
                              <a:lnTo>
                                <a:pt x="429" y="4"/>
                              </a:lnTo>
                              <a:lnTo>
                                <a:pt x="488" y="0"/>
                              </a:lnTo>
                              <a:lnTo>
                                <a:pt x="548" y="0"/>
                              </a:lnTo>
                              <a:lnTo>
                                <a:pt x="607" y="2"/>
                              </a:lnTo>
                              <a:lnTo>
                                <a:pt x="475" y="87"/>
                              </a:lnTo>
                              <a:lnTo>
                                <a:pt x="344" y="176"/>
                              </a:lnTo>
                              <a:close/>
                            </a:path>
                          </a:pathLst>
                        </a:custGeom>
                        <a:solidFill>
                          <a:srgbClr val="548D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85"/>
                      <wps:cNvSpPr>
                        <a:spLocks/>
                      </wps:cNvSpPr>
                      <wps:spPr bwMode="auto">
                        <a:xfrm>
                          <a:off x="6830" y="5156"/>
                          <a:ext cx="2182" cy="1240"/>
                        </a:xfrm>
                        <a:custGeom>
                          <a:avLst/>
                          <a:gdLst>
                            <a:gd name="T0" fmla="*/ 1798 w 2182"/>
                            <a:gd name="T1" fmla="*/ 20 h 1240"/>
                            <a:gd name="T2" fmla="*/ 1943 w 2182"/>
                            <a:gd name="T3" fmla="*/ 57 h 1240"/>
                            <a:gd name="T4" fmla="*/ 2036 w 2182"/>
                            <a:gd name="T5" fmla="*/ 128 h 1240"/>
                            <a:gd name="T6" fmla="*/ 2055 w 2182"/>
                            <a:gd name="T7" fmla="*/ 165 h 1240"/>
                            <a:gd name="T8" fmla="*/ 1982 w 2182"/>
                            <a:gd name="T9" fmla="*/ 181 h 1240"/>
                            <a:gd name="T10" fmla="*/ 1880 w 2182"/>
                            <a:gd name="T11" fmla="*/ 180 h 1240"/>
                            <a:gd name="T12" fmla="*/ 1873 w 2182"/>
                            <a:gd name="T13" fmla="*/ 198 h 1240"/>
                            <a:gd name="T14" fmla="*/ 1891 w 2182"/>
                            <a:gd name="T15" fmla="*/ 212 h 1240"/>
                            <a:gd name="T16" fmla="*/ 1972 w 2182"/>
                            <a:gd name="T17" fmla="*/ 219 h 1240"/>
                            <a:gd name="T18" fmla="*/ 2079 w 2182"/>
                            <a:gd name="T19" fmla="*/ 216 h 1240"/>
                            <a:gd name="T20" fmla="*/ 2145 w 2182"/>
                            <a:gd name="T21" fmla="*/ 375 h 1240"/>
                            <a:gd name="T22" fmla="*/ 2019 w 2182"/>
                            <a:gd name="T23" fmla="*/ 408 h 1240"/>
                            <a:gd name="T24" fmla="*/ 2019 w 2182"/>
                            <a:gd name="T25" fmla="*/ 429 h 1240"/>
                            <a:gd name="T26" fmla="*/ 2046 w 2182"/>
                            <a:gd name="T27" fmla="*/ 432 h 1240"/>
                            <a:gd name="T28" fmla="*/ 2169 w 2182"/>
                            <a:gd name="T29" fmla="*/ 464 h 1240"/>
                            <a:gd name="T30" fmla="*/ 2182 w 2182"/>
                            <a:gd name="T31" fmla="*/ 562 h 1240"/>
                            <a:gd name="T32" fmla="*/ 2162 w 2182"/>
                            <a:gd name="T33" fmla="*/ 685 h 1240"/>
                            <a:gd name="T34" fmla="*/ 2082 w 2182"/>
                            <a:gd name="T35" fmla="*/ 800 h 1240"/>
                            <a:gd name="T36" fmla="*/ 1955 w 2182"/>
                            <a:gd name="T37" fmla="*/ 895 h 1240"/>
                            <a:gd name="T38" fmla="*/ 1812 w 2182"/>
                            <a:gd name="T39" fmla="*/ 964 h 1240"/>
                            <a:gd name="T40" fmla="*/ 1659 w 2182"/>
                            <a:gd name="T41" fmla="*/ 1003 h 1240"/>
                            <a:gd name="T42" fmla="*/ 1577 w 2182"/>
                            <a:gd name="T43" fmla="*/ 1011 h 1240"/>
                            <a:gd name="T44" fmla="*/ 1292 w 2182"/>
                            <a:gd name="T45" fmla="*/ 1081 h 1240"/>
                            <a:gd name="T46" fmla="*/ 1144 w 2182"/>
                            <a:gd name="T47" fmla="*/ 1147 h 1240"/>
                            <a:gd name="T48" fmla="*/ 1013 w 2182"/>
                            <a:gd name="T49" fmla="*/ 1240 h 1240"/>
                            <a:gd name="T50" fmla="*/ 883 w 2182"/>
                            <a:gd name="T51" fmla="*/ 1147 h 1240"/>
                            <a:gd name="T52" fmla="*/ 737 w 2182"/>
                            <a:gd name="T53" fmla="*/ 1081 h 1240"/>
                            <a:gd name="T54" fmla="*/ 498 w 2182"/>
                            <a:gd name="T55" fmla="*/ 1021 h 1240"/>
                            <a:gd name="T56" fmla="*/ 224 w 2182"/>
                            <a:gd name="T57" fmla="*/ 967 h 1240"/>
                            <a:gd name="T58" fmla="*/ 91 w 2182"/>
                            <a:gd name="T59" fmla="*/ 907 h 1240"/>
                            <a:gd name="T60" fmla="*/ 615 w 2182"/>
                            <a:gd name="T61" fmla="*/ 431 h 1240"/>
                            <a:gd name="T62" fmla="*/ 789 w 2182"/>
                            <a:gd name="T63" fmla="*/ 419 h 1240"/>
                            <a:gd name="T64" fmla="*/ 964 w 2182"/>
                            <a:gd name="T65" fmla="*/ 428 h 1240"/>
                            <a:gd name="T66" fmla="*/ 1173 w 2182"/>
                            <a:gd name="T67" fmla="*/ 444 h 1240"/>
                            <a:gd name="T68" fmla="*/ 1004 w 2182"/>
                            <a:gd name="T69" fmla="*/ 500 h 1240"/>
                            <a:gd name="T70" fmla="*/ 833 w 2182"/>
                            <a:gd name="T71" fmla="*/ 501 h 1240"/>
                            <a:gd name="T72" fmla="*/ 591 w 2182"/>
                            <a:gd name="T73" fmla="*/ 510 h 1240"/>
                            <a:gd name="T74" fmla="*/ 518 w 2182"/>
                            <a:gd name="T75" fmla="*/ 529 h 1240"/>
                            <a:gd name="T76" fmla="*/ 528 w 2182"/>
                            <a:gd name="T77" fmla="*/ 547 h 1240"/>
                            <a:gd name="T78" fmla="*/ 596 w 2182"/>
                            <a:gd name="T79" fmla="*/ 541 h 1240"/>
                            <a:gd name="T80" fmla="*/ 836 w 2182"/>
                            <a:gd name="T81" fmla="*/ 532 h 1240"/>
                            <a:gd name="T82" fmla="*/ 1115 w 2182"/>
                            <a:gd name="T83" fmla="*/ 641 h 1240"/>
                            <a:gd name="T84" fmla="*/ 852 w 2182"/>
                            <a:gd name="T85" fmla="*/ 638 h 1240"/>
                            <a:gd name="T86" fmla="*/ 592 w 2182"/>
                            <a:gd name="T87" fmla="*/ 621 h 1240"/>
                            <a:gd name="T88" fmla="*/ 332 w 2182"/>
                            <a:gd name="T89" fmla="*/ 639 h 1240"/>
                            <a:gd name="T90" fmla="*/ 318 w 2182"/>
                            <a:gd name="T91" fmla="*/ 656 h 1240"/>
                            <a:gd name="T92" fmla="*/ 339 w 2182"/>
                            <a:gd name="T93" fmla="*/ 670 h 1240"/>
                            <a:gd name="T94" fmla="*/ 542 w 2182"/>
                            <a:gd name="T95" fmla="*/ 653 h 1240"/>
                            <a:gd name="T96" fmla="*/ 733 w 2182"/>
                            <a:gd name="T97" fmla="*/ 661 h 1240"/>
                            <a:gd name="T98" fmla="*/ 962 w 2182"/>
                            <a:gd name="T99" fmla="*/ 678 h 1240"/>
                            <a:gd name="T100" fmla="*/ 1192 w 2182"/>
                            <a:gd name="T101" fmla="*/ 668 h 1240"/>
                            <a:gd name="T102" fmla="*/ 1333 w 2182"/>
                            <a:gd name="T103" fmla="*/ 664 h 1240"/>
                            <a:gd name="T104" fmla="*/ 1400 w 2182"/>
                            <a:gd name="T105" fmla="*/ 660 h 1240"/>
                            <a:gd name="T106" fmla="*/ 1971 w 2182"/>
                            <a:gd name="T107" fmla="*/ 650 h 1240"/>
                            <a:gd name="T108" fmla="*/ 1986 w 2182"/>
                            <a:gd name="T109" fmla="*/ 634 h 1240"/>
                            <a:gd name="T110" fmla="*/ 1970 w 2182"/>
                            <a:gd name="T111" fmla="*/ 620 h 1240"/>
                            <a:gd name="T112" fmla="*/ 1992 w 2182"/>
                            <a:gd name="T113" fmla="*/ 497 h 1240"/>
                            <a:gd name="T114" fmla="*/ 1823 w 2182"/>
                            <a:gd name="T115" fmla="*/ 339 h 1240"/>
                            <a:gd name="T116" fmla="*/ 1943 w 2182"/>
                            <a:gd name="T117" fmla="*/ 339 h 1240"/>
                            <a:gd name="T118" fmla="*/ 2011 w 2182"/>
                            <a:gd name="T119" fmla="*/ 332 h 1240"/>
                            <a:gd name="T120" fmla="*/ 2005 w 2182"/>
                            <a:gd name="T121" fmla="*/ 313 h 1240"/>
                            <a:gd name="T122" fmla="*/ 1982 w 2182"/>
                            <a:gd name="T123" fmla="*/ 306 h 1240"/>
                            <a:gd name="T124" fmla="*/ 1846 w 2182"/>
                            <a:gd name="T125" fmla="*/ 302 h 1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182" h="1240">
                              <a:moveTo>
                                <a:pt x="1658" y="2"/>
                              </a:moveTo>
                              <a:lnTo>
                                <a:pt x="1698" y="6"/>
                              </a:lnTo>
                              <a:lnTo>
                                <a:pt x="1723" y="9"/>
                              </a:lnTo>
                              <a:lnTo>
                                <a:pt x="1798" y="20"/>
                              </a:lnTo>
                              <a:lnTo>
                                <a:pt x="1834" y="27"/>
                              </a:lnTo>
                              <a:lnTo>
                                <a:pt x="1870" y="36"/>
                              </a:lnTo>
                              <a:lnTo>
                                <a:pt x="1908" y="47"/>
                              </a:lnTo>
                              <a:lnTo>
                                <a:pt x="1943" y="57"/>
                              </a:lnTo>
                              <a:lnTo>
                                <a:pt x="1978" y="70"/>
                              </a:lnTo>
                              <a:lnTo>
                                <a:pt x="2014" y="84"/>
                              </a:lnTo>
                              <a:lnTo>
                                <a:pt x="2021" y="85"/>
                              </a:lnTo>
                              <a:lnTo>
                                <a:pt x="2036" y="128"/>
                              </a:lnTo>
                              <a:lnTo>
                                <a:pt x="2037" y="130"/>
                              </a:lnTo>
                              <a:lnTo>
                                <a:pt x="2040" y="136"/>
                              </a:lnTo>
                              <a:lnTo>
                                <a:pt x="2040" y="137"/>
                              </a:lnTo>
                              <a:lnTo>
                                <a:pt x="2055" y="165"/>
                              </a:lnTo>
                              <a:lnTo>
                                <a:pt x="2061" y="177"/>
                              </a:lnTo>
                              <a:lnTo>
                                <a:pt x="2023" y="180"/>
                              </a:lnTo>
                              <a:lnTo>
                                <a:pt x="1986" y="181"/>
                              </a:lnTo>
                              <a:lnTo>
                                <a:pt x="1982" y="181"/>
                              </a:lnTo>
                              <a:lnTo>
                                <a:pt x="1942" y="179"/>
                              </a:lnTo>
                              <a:lnTo>
                                <a:pt x="1902" y="178"/>
                              </a:lnTo>
                              <a:lnTo>
                                <a:pt x="1899" y="178"/>
                              </a:lnTo>
                              <a:lnTo>
                                <a:pt x="1880" y="180"/>
                              </a:lnTo>
                              <a:lnTo>
                                <a:pt x="1875" y="185"/>
                              </a:lnTo>
                              <a:lnTo>
                                <a:pt x="1874" y="187"/>
                              </a:lnTo>
                              <a:lnTo>
                                <a:pt x="1873" y="192"/>
                              </a:lnTo>
                              <a:lnTo>
                                <a:pt x="1873" y="198"/>
                              </a:lnTo>
                              <a:lnTo>
                                <a:pt x="1876" y="202"/>
                              </a:lnTo>
                              <a:lnTo>
                                <a:pt x="1880" y="207"/>
                              </a:lnTo>
                              <a:lnTo>
                                <a:pt x="1885" y="209"/>
                              </a:lnTo>
                              <a:lnTo>
                                <a:pt x="1891" y="212"/>
                              </a:lnTo>
                              <a:lnTo>
                                <a:pt x="1903" y="214"/>
                              </a:lnTo>
                              <a:lnTo>
                                <a:pt x="1937" y="217"/>
                              </a:lnTo>
                              <a:lnTo>
                                <a:pt x="1972" y="219"/>
                              </a:lnTo>
                              <a:lnTo>
                                <a:pt x="2006" y="217"/>
                              </a:lnTo>
                              <a:lnTo>
                                <a:pt x="2041" y="214"/>
                              </a:lnTo>
                              <a:lnTo>
                                <a:pt x="2071" y="209"/>
                              </a:lnTo>
                              <a:lnTo>
                                <a:pt x="2079" y="216"/>
                              </a:lnTo>
                              <a:lnTo>
                                <a:pt x="2108" y="284"/>
                              </a:lnTo>
                              <a:lnTo>
                                <a:pt x="2136" y="352"/>
                              </a:lnTo>
                              <a:lnTo>
                                <a:pt x="2139" y="360"/>
                              </a:lnTo>
                              <a:lnTo>
                                <a:pt x="2145" y="375"/>
                              </a:lnTo>
                              <a:lnTo>
                                <a:pt x="2148" y="390"/>
                              </a:lnTo>
                              <a:lnTo>
                                <a:pt x="2088" y="395"/>
                              </a:lnTo>
                              <a:lnTo>
                                <a:pt x="2028" y="403"/>
                              </a:lnTo>
                              <a:lnTo>
                                <a:pt x="2019" y="408"/>
                              </a:lnTo>
                              <a:lnTo>
                                <a:pt x="2014" y="414"/>
                              </a:lnTo>
                              <a:lnTo>
                                <a:pt x="2014" y="419"/>
                              </a:lnTo>
                              <a:lnTo>
                                <a:pt x="2016" y="425"/>
                              </a:lnTo>
                              <a:lnTo>
                                <a:pt x="2019" y="429"/>
                              </a:lnTo>
                              <a:lnTo>
                                <a:pt x="2025" y="432"/>
                              </a:lnTo>
                              <a:lnTo>
                                <a:pt x="2031" y="433"/>
                              </a:lnTo>
                              <a:lnTo>
                                <a:pt x="2035" y="433"/>
                              </a:lnTo>
                              <a:lnTo>
                                <a:pt x="2046" y="432"/>
                              </a:lnTo>
                              <a:lnTo>
                                <a:pt x="2101" y="425"/>
                              </a:lnTo>
                              <a:lnTo>
                                <a:pt x="2156" y="421"/>
                              </a:lnTo>
                              <a:lnTo>
                                <a:pt x="2161" y="429"/>
                              </a:lnTo>
                              <a:lnTo>
                                <a:pt x="2169" y="464"/>
                              </a:lnTo>
                              <a:lnTo>
                                <a:pt x="2176" y="498"/>
                              </a:lnTo>
                              <a:lnTo>
                                <a:pt x="2176" y="500"/>
                              </a:lnTo>
                              <a:lnTo>
                                <a:pt x="2180" y="531"/>
                              </a:lnTo>
                              <a:lnTo>
                                <a:pt x="2182" y="562"/>
                              </a:lnTo>
                              <a:lnTo>
                                <a:pt x="2181" y="594"/>
                              </a:lnTo>
                              <a:lnTo>
                                <a:pt x="2177" y="625"/>
                              </a:lnTo>
                              <a:lnTo>
                                <a:pt x="2171" y="655"/>
                              </a:lnTo>
                              <a:lnTo>
                                <a:pt x="2162" y="685"/>
                              </a:lnTo>
                              <a:lnTo>
                                <a:pt x="2151" y="715"/>
                              </a:lnTo>
                              <a:lnTo>
                                <a:pt x="2138" y="743"/>
                              </a:lnTo>
                              <a:lnTo>
                                <a:pt x="2110" y="772"/>
                              </a:lnTo>
                              <a:lnTo>
                                <a:pt x="2082" y="800"/>
                              </a:lnTo>
                              <a:lnTo>
                                <a:pt x="2052" y="826"/>
                              </a:lnTo>
                              <a:lnTo>
                                <a:pt x="2021" y="851"/>
                              </a:lnTo>
                              <a:lnTo>
                                <a:pt x="1989" y="874"/>
                              </a:lnTo>
                              <a:lnTo>
                                <a:pt x="1955" y="895"/>
                              </a:lnTo>
                              <a:lnTo>
                                <a:pt x="1921" y="915"/>
                              </a:lnTo>
                              <a:lnTo>
                                <a:pt x="1886" y="934"/>
                              </a:lnTo>
                              <a:lnTo>
                                <a:pt x="1849" y="950"/>
                              </a:lnTo>
                              <a:lnTo>
                                <a:pt x="1812" y="964"/>
                              </a:lnTo>
                              <a:lnTo>
                                <a:pt x="1775" y="977"/>
                              </a:lnTo>
                              <a:lnTo>
                                <a:pt x="1737" y="987"/>
                              </a:lnTo>
                              <a:lnTo>
                                <a:pt x="1699" y="996"/>
                              </a:lnTo>
                              <a:lnTo>
                                <a:pt x="1659" y="1003"/>
                              </a:lnTo>
                              <a:lnTo>
                                <a:pt x="1620" y="1008"/>
                              </a:lnTo>
                              <a:lnTo>
                                <a:pt x="1580" y="1010"/>
                              </a:lnTo>
                              <a:lnTo>
                                <a:pt x="1578" y="1010"/>
                              </a:lnTo>
                              <a:lnTo>
                                <a:pt x="1577" y="1011"/>
                              </a:lnTo>
                              <a:lnTo>
                                <a:pt x="1505" y="1023"/>
                              </a:lnTo>
                              <a:lnTo>
                                <a:pt x="1433" y="1039"/>
                              </a:lnTo>
                              <a:lnTo>
                                <a:pt x="1362" y="1059"/>
                              </a:lnTo>
                              <a:lnTo>
                                <a:pt x="1292" y="1081"/>
                              </a:lnTo>
                              <a:lnTo>
                                <a:pt x="1254" y="1095"/>
                              </a:lnTo>
                              <a:lnTo>
                                <a:pt x="1217" y="1111"/>
                              </a:lnTo>
                              <a:lnTo>
                                <a:pt x="1181" y="1129"/>
                              </a:lnTo>
                              <a:lnTo>
                                <a:pt x="1144" y="1147"/>
                              </a:lnTo>
                              <a:lnTo>
                                <a:pt x="1110" y="1168"/>
                              </a:lnTo>
                              <a:lnTo>
                                <a:pt x="1077" y="1191"/>
                              </a:lnTo>
                              <a:lnTo>
                                <a:pt x="1044" y="1215"/>
                              </a:lnTo>
                              <a:lnTo>
                                <a:pt x="1013" y="1240"/>
                              </a:lnTo>
                              <a:lnTo>
                                <a:pt x="982" y="1215"/>
                              </a:lnTo>
                              <a:lnTo>
                                <a:pt x="950" y="1191"/>
                              </a:lnTo>
                              <a:lnTo>
                                <a:pt x="916" y="1168"/>
                              </a:lnTo>
                              <a:lnTo>
                                <a:pt x="883" y="1147"/>
                              </a:lnTo>
                              <a:lnTo>
                                <a:pt x="847" y="1129"/>
                              </a:lnTo>
                              <a:lnTo>
                                <a:pt x="811" y="1111"/>
                              </a:lnTo>
                              <a:lnTo>
                                <a:pt x="774" y="1095"/>
                              </a:lnTo>
                              <a:lnTo>
                                <a:pt x="737" y="1081"/>
                              </a:lnTo>
                              <a:lnTo>
                                <a:pt x="678" y="1061"/>
                              </a:lnTo>
                              <a:lnTo>
                                <a:pt x="618" y="1045"/>
                              </a:lnTo>
                              <a:lnTo>
                                <a:pt x="558" y="1031"/>
                              </a:lnTo>
                              <a:lnTo>
                                <a:pt x="498" y="1021"/>
                              </a:lnTo>
                              <a:lnTo>
                                <a:pt x="331" y="994"/>
                              </a:lnTo>
                              <a:lnTo>
                                <a:pt x="277" y="982"/>
                              </a:lnTo>
                              <a:lnTo>
                                <a:pt x="250" y="975"/>
                              </a:lnTo>
                              <a:lnTo>
                                <a:pt x="224" y="967"/>
                              </a:lnTo>
                              <a:lnTo>
                                <a:pt x="199" y="958"/>
                              </a:lnTo>
                              <a:lnTo>
                                <a:pt x="173" y="948"/>
                              </a:lnTo>
                              <a:lnTo>
                                <a:pt x="123" y="924"/>
                              </a:lnTo>
                              <a:lnTo>
                                <a:pt x="91" y="907"/>
                              </a:lnTo>
                              <a:lnTo>
                                <a:pt x="60" y="888"/>
                              </a:lnTo>
                              <a:lnTo>
                                <a:pt x="30" y="869"/>
                              </a:lnTo>
                              <a:lnTo>
                                <a:pt x="0" y="847"/>
                              </a:lnTo>
                              <a:lnTo>
                                <a:pt x="615" y="431"/>
                              </a:lnTo>
                              <a:lnTo>
                                <a:pt x="659" y="426"/>
                              </a:lnTo>
                              <a:lnTo>
                                <a:pt x="702" y="423"/>
                              </a:lnTo>
                              <a:lnTo>
                                <a:pt x="746" y="421"/>
                              </a:lnTo>
                              <a:lnTo>
                                <a:pt x="789" y="419"/>
                              </a:lnTo>
                              <a:lnTo>
                                <a:pt x="833" y="419"/>
                              </a:lnTo>
                              <a:lnTo>
                                <a:pt x="877" y="421"/>
                              </a:lnTo>
                              <a:lnTo>
                                <a:pt x="920" y="424"/>
                              </a:lnTo>
                              <a:lnTo>
                                <a:pt x="964" y="428"/>
                              </a:lnTo>
                              <a:lnTo>
                                <a:pt x="1016" y="433"/>
                              </a:lnTo>
                              <a:lnTo>
                                <a:pt x="1068" y="439"/>
                              </a:lnTo>
                              <a:lnTo>
                                <a:pt x="1121" y="443"/>
                              </a:lnTo>
                              <a:lnTo>
                                <a:pt x="1173" y="444"/>
                              </a:lnTo>
                              <a:lnTo>
                                <a:pt x="1178" y="440"/>
                              </a:lnTo>
                              <a:lnTo>
                                <a:pt x="1562" y="439"/>
                              </a:lnTo>
                              <a:lnTo>
                                <a:pt x="1562" y="498"/>
                              </a:lnTo>
                              <a:lnTo>
                                <a:pt x="1004" y="500"/>
                              </a:lnTo>
                              <a:lnTo>
                                <a:pt x="1014" y="512"/>
                              </a:lnTo>
                              <a:lnTo>
                                <a:pt x="953" y="506"/>
                              </a:lnTo>
                              <a:lnTo>
                                <a:pt x="893" y="503"/>
                              </a:lnTo>
                              <a:lnTo>
                                <a:pt x="833" y="501"/>
                              </a:lnTo>
                              <a:lnTo>
                                <a:pt x="772" y="501"/>
                              </a:lnTo>
                              <a:lnTo>
                                <a:pt x="712" y="502"/>
                              </a:lnTo>
                              <a:lnTo>
                                <a:pt x="651" y="505"/>
                              </a:lnTo>
                              <a:lnTo>
                                <a:pt x="591" y="510"/>
                              </a:lnTo>
                              <a:lnTo>
                                <a:pt x="531" y="517"/>
                              </a:lnTo>
                              <a:lnTo>
                                <a:pt x="522" y="523"/>
                              </a:lnTo>
                              <a:lnTo>
                                <a:pt x="521" y="524"/>
                              </a:lnTo>
                              <a:lnTo>
                                <a:pt x="518" y="529"/>
                              </a:lnTo>
                              <a:lnTo>
                                <a:pt x="517" y="534"/>
                              </a:lnTo>
                              <a:lnTo>
                                <a:pt x="519" y="540"/>
                              </a:lnTo>
                              <a:lnTo>
                                <a:pt x="523" y="544"/>
                              </a:lnTo>
                              <a:lnTo>
                                <a:pt x="528" y="547"/>
                              </a:lnTo>
                              <a:lnTo>
                                <a:pt x="534" y="548"/>
                              </a:lnTo>
                              <a:lnTo>
                                <a:pt x="538" y="548"/>
                              </a:lnTo>
                              <a:lnTo>
                                <a:pt x="549" y="547"/>
                              </a:lnTo>
                              <a:lnTo>
                                <a:pt x="596" y="541"/>
                              </a:lnTo>
                              <a:lnTo>
                                <a:pt x="644" y="537"/>
                              </a:lnTo>
                              <a:lnTo>
                                <a:pt x="692" y="533"/>
                              </a:lnTo>
                              <a:lnTo>
                                <a:pt x="787" y="531"/>
                              </a:lnTo>
                              <a:lnTo>
                                <a:pt x="836" y="532"/>
                              </a:lnTo>
                              <a:lnTo>
                                <a:pt x="931" y="539"/>
                              </a:lnTo>
                              <a:lnTo>
                                <a:pt x="988" y="546"/>
                              </a:lnTo>
                              <a:lnTo>
                                <a:pt x="1044" y="551"/>
                              </a:lnTo>
                              <a:lnTo>
                                <a:pt x="1115" y="641"/>
                              </a:lnTo>
                              <a:lnTo>
                                <a:pt x="1049" y="645"/>
                              </a:lnTo>
                              <a:lnTo>
                                <a:pt x="983" y="646"/>
                              </a:lnTo>
                              <a:lnTo>
                                <a:pt x="918" y="643"/>
                              </a:lnTo>
                              <a:lnTo>
                                <a:pt x="852" y="638"/>
                              </a:lnTo>
                              <a:lnTo>
                                <a:pt x="788" y="631"/>
                              </a:lnTo>
                              <a:lnTo>
                                <a:pt x="723" y="626"/>
                              </a:lnTo>
                              <a:lnTo>
                                <a:pt x="657" y="623"/>
                              </a:lnTo>
                              <a:lnTo>
                                <a:pt x="592" y="621"/>
                              </a:lnTo>
                              <a:lnTo>
                                <a:pt x="527" y="623"/>
                              </a:lnTo>
                              <a:lnTo>
                                <a:pt x="462" y="626"/>
                              </a:lnTo>
                              <a:lnTo>
                                <a:pt x="397" y="632"/>
                              </a:lnTo>
                              <a:lnTo>
                                <a:pt x="332" y="639"/>
                              </a:lnTo>
                              <a:lnTo>
                                <a:pt x="323" y="645"/>
                              </a:lnTo>
                              <a:lnTo>
                                <a:pt x="322" y="645"/>
                              </a:lnTo>
                              <a:lnTo>
                                <a:pt x="319" y="650"/>
                              </a:lnTo>
                              <a:lnTo>
                                <a:pt x="318" y="656"/>
                              </a:lnTo>
                              <a:lnTo>
                                <a:pt x="320" y="661"/>
                              </a:lnTo>
                              <a:lnTo>
                                <a:pt x="324" y="666"/>
                              </a:lnTo>
                              <a:lnTo>
                                <a:pt x="335" y="670"/>
                              </a:lnTo>
                              <a:lnTo>
                                <a:pt x="339" y="670"/>
                              </a:lnTo>
                              <a:lnTo>
                                <a:pt x="351" y="669"/>
                              </a:lnTo>
                              <a:lnTo>
                                <a:pt x="398" y="662"/>
                              </a:lnTo>
                              <a:lnTo>
                                <a:pt x="446" y="657"/>
                              </a:lnTo>
                              <a:lnTo>
                                <a:pt x="542" y="653"/>
                              </a:lnTo>
                              <a:lnTo>
                                <a:pt x="589" y="653"/>
                              </a:lnTo>
                              <a:lnTo>
                                <a:pt x="637" y="654"/>
                              </a:lnTo>
                              <a:lnTo>
                                <a:pt x="685" y="656"/>
                              </a:lnTo>
                              <a:lnTo>
                                <a:pt x="733" y="661"/>
                              </a:lnTo>
                              <a:lnTo>
                                <a:pt x="790" y="668"/>
                              </a:lnTo>
                              <a:lnTo>
                                <a:pt x="847" y="672"/>
                              </a:lnTo>
                              <a:lnTo>
                                <a:pt x="905" y="676"/>
                              </a:lnTo>
                              <a:lnTo>
                                <a:pt x="962" y="678"/>
                              </a:lnTo>
                              <a:lnTo>
                                <a:pt x="1019" y="678"/>
                              </a:lnTo>
                              <a:lnTo>
                                <a:pt x="1078" y="676"/>
                              </a:lnTo>
                              <a:lnTo>
                                <a:pt x="1135" y="672"/>
                              </a:lnTo>
                              <a:lnTo>
                                <a:pt x="1192" y="668"/>
                              </a:lnTo>
                              <a:lnTo>
                                <a:pt x="1241" y="663"/>
                              </a:lnTo>
                              <a:lnTo>
                                <a:pt x="1290" y="661"/>
                              </a:lnTo>
                              <a:lnTo>
                                <a:pt x="1293" y="662"/>
                              </a:lnTo>
                              <a:lnTo>
                                <a:pt x="1333" y="664"/>
                              </a:lnTo>
                              <a:lnTo>
                                <a:pt x="1373" y="667"/>
                              </a:lnTo>
                              <a:lnTo>
                                <a:pt x="1376" y="667"/>
                              </a:lnTo>
                              <a:lnTo>
                                <a:pt x="1396" y="664"/>
                              </a:lnTo>
                              <a:lnTo>
                                <a:pt x="1400" y="660"/>
                              </a:lnTo>
                              <a:lnTo>
                                <a:pt x="1843" y="660"/>
                              </a:lnTo>
                              <a:lnTo>
                                <a:pt x="1846" y="656"/>
                              </a:lnTo>
                              <a:lnTo>
                                <a:pt x="1909" y="655"/>
                              </a:lnTo>
                              <a:lnTo>
                                <a:pt x="1971" y="650"/>
                              </a:lnTo>
                              <a:lnTo>
                                <a:pt x="1981" y="646"/>
                              </a:lnTo>
                              <a:lnTo>
                                <a:pt x="1982" y="646"/>
                              </a:lnTo>
                              <a:lnTo>
                                <a:pt x="1985" y="641"/>
                              </a:lnTo>
                              <a:lnTo>
                                <a:pt x="1986" y="634"/>
                              </a:lnTo>
                              <a:lnTo>
                                <a:pt x="1985" y="630"/>
                              </a:lnTo>
                              <a:lnTo>
                                <a:pt x="1981" y="625"/>
                              </a:lnTo>
                              <a:lnTo>
                                <a:pt x="1976" y="621"/>
                              </a:lnTo>
                              <a:lnTo>
                                <a:pt x="1970" y="620"/>
                              </a:lnTo>
                              <a:lnTo>
                                <a:pt x="1955" y="620"/>
                              </a:lnTo>
                              <a:lnTo>
                                <a:pt x="1914" y="624"/>
                              </a:lnTo>
                              <a:lnTo>
                                <a:pt x="1874" y="625"/>
                              </a:lnTo>
                              <a:lnTo>
                                <a:pt x="1992" y="497"/>
                              </a:lnTo>
                              <a:lnTo>
                                <a:pt x="1595" y="498"/>
                              </a:lnTo>
                              <a:lnTo>
                                <a:pt x="1595" y="439"/>
                              </a:lnTo>
                              <a:lnTo>
                                <a:pt x="1872" y="438"/>
                              </a:lnTo>
                              <a:lnTo>
                                <a:pt x="1823" y="339"/>
                              </a:lnTo>
                              <a:lnTo>
                                <a:pt x="1861" y="337"/>
                              </a:lnTo>
                              <a:lnTo>
                                <a:pt x="1899" y="336"/>
                              </a:lnTo>
                              <a:lnTo>
                                <a:pt x="1903" y="336"/>
                              </a:lnTo>
                              <a:lnTo>
                                <a:pt x="1943" y="339"/>
                              </a:lnTo>
                              <a:lnTo>
                                <a:pt x="1982" y="342"/>
                              </a:lnTo>
                              <a:lnTo>
                                <a:pt x="1985" y="340"/>
                              </a:lnTo>
                              <a:lnTo>
                                <a:pt x="2005" y="339"/>
                              </a:lnTo>
                              <a:lnTo>
                                <a:pt x="2011" y="332"/>
                              </a:lnTo>
                              <a:lnTo>
                                <a:pt x="2012" y="327"/>
                              </a:lnTo>
                              <a:lnTo>
                                <a:pt x="2012" y="322"/>
                              </a:lnTo>
                              <a:lnTo>
                                <a:pt x="2009" y="316"/>
                              </a:lnTo>
                              <a:lnTo>
                                <a:pt x="2005" y="313"/>
                              </a:lnTo>
                              <a:lnTo>
                                <a:pt x="2000" y="309"/>
                              </a:lnTo>
                              <a:lnTo>
                                <a:pt x="1995" y="307"/>
                              </a:lnTo>
                              <a:lnTo>
                                <a:pt x="1994" y="307"/>
                              </a:lnTo>
                              <a:lnTo>
                                <a:pt x="1982" y="306"/>
                              </a:lnTo>
                              <a:lnTo>
                                <a:pt x="1948" y="301"/>
                              </a:lnTo>
                              <a:lnTo>
                                <a:pt x="1914" y="299"/>
                              </a:lnTo>
                              <a:lnTo>
                                <a:pt x="1880" y="300"/>
                              </a:lnTo>
                              <a:lnTo>
                                <a:pt x="1846" y="302"/>
                              </a:lnTo>
                              <a:lnTo>
                                <a:pt x="1806" y="308"/>
                              </a:lnTo>
                              <a:lnTo>
                                <a:pt x="1652" y="0"/>
                              </a:lnTo>
                              <a:lnTo>
                                <a:pt x="1658" y="2"/>
                              </a:lnTo>
                              <a:close/>
                            </a:path>
                          </a:pathLst>
                        </a:custGeom>
                        <a:solidFill>
                          <a:srgbClr val="548D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86"/>
                      <wps:cNvSpPr>
                        <a:spLocks noEditPoints="1"/>
                      </wps:cNvSpPr>
                      <wps:spPr bwMode="auto">
                        <a:xfrm>
                          <a:off x="8284" y="4447"/>
                          <a:ext cx="308" cy="330"/>
                        </a:xfrm>
                        <a:custGeom>
                          <a:avLst/>
                          <a:gdLst>
                            <a:gd name="T0" fmla="*/ 4 w 308"/>
                            <a:gd name="T1" fmla="*/ 249 h 330"/>
                            <a:gd name="T2" fmla="*/ 0 w 308"/>
                            <a:gd name="T3" fmla="*/ 213 h 330"/>
                            <a:gd name="T4" fmla="*/ 7 w 308"/>
                            <a:gd name="T5" fmla="*/ 170 h 330"/>
                            <a:gd name="T6" fmla="*/ 30 w 308"/>
                            <a:gd name="T7" fmla="*/ 121 h 330"/>
                            <a:gd name="T8" fmla="*/ 50 w 308"/>
                            <a:gd name="T9" fmla="*/ 93 h 330"/>
                            <a:gd name="T10" fmla="*/ 79 w 308"/>
                            <a:gd name="T11" fmla="*/ 64 h 330"/>
                            <a:gd name="T12" fmla="*/ 111 w 308"/>
                            <a:gd name="T13" fmla="*/ 40 h 330"/>
                            <a:gd name="T14" fmla="*/ 156 w 308"/>
                            <a:gd name="T15" fmla="*/ 14 h 330"/>
                            <a:gd name="T16" fmla="*/ 201 w 308"/>
                            <a:gd name="T17" fmla="*/ 1 h 330"/>
                            <a:gd name="T18" fmla="*/ 227 w 308"/>
                            <a:gd name="T19" fmla="*/ 1 h 330"/>
                            <a:gd name="T20" fmla="*/ 250 w 308"/>
                            <a:gd name="T21" fmla="*/ 6 h 330"/>
                            <a:gd name="T22" fmla="*/ 269 w 308"/>
                            <a:gd name="T23" fmla="*/ 18 h 330"/>
                            <a:gd name="T24" fmla="*/ 284 w 308"/>
                            <a:gd name="T25" fmla="*/ 34 h 330"/>
                            <a:gd name="T26" fmla="*/ 300 w 308"/>
                            <a:gd name="T27" fmla="*/ 66 h 330"/>
                            <a:gd name="T28" fmla="*/ 308 w 308"/>
                            <a:gd name="T29" fmla="*/ 101 h 330"/>
                            <a:gd name="T30" fmla="*/ 306 w 308"/>
                            <a:gd name="T31" fmla="*/ 141 h 330"/>
                            <a:gd name="T32" fmla="*/ 295 w 308"/>
                            <a:gd name="T33" fmla="*/ 175 h 330"/>
                            <a:gd name="T34" fmla="*/ 277 w 308"/>
                            <a:gd name="T35" fmla="*/ 210 h 330"/>
                            <a:gd name="T36" fmla="*/ 252 w 308"/>
                            <a:gd name="T37" fmla="*/ 242 h 330"/>
                            <a:gd name="T38" fmla="*/ 223 w 308"/>
                            <a:gd name="T39" fmla="*/ 271 h 330"/>
                            <a:gd name="T40" fmla="*/ 174 w 308"/>
                            <a:gd name="T41" fmla="*/ 304 h 330"/>
                            <a:gd name="T42" fmla="*/ 129 w 308"/>
                            <a:gd name="T43" fmla="*/ 324 h 330"/>
                            <a:gd name="T44" fmla="*/ 94 w 308"/>
                            <a:gd name="T45" fmla="*/ 330 h 330"/>
                            <a:gd name="T46" fmla="*/ 69 w 308"/>
                            <a:gd name="T47" fmla="*/ 327 h 330"/>
                            <a:gd name="T48" fmla="*/ 48 w 308"/>
                            <a:gd name="T49" fmla="*/ 319 h 330"/>
                            <a:gd name="T50" fmla="*/ 31 w 308"/>
                            <a:gd name="T51" fmla="*/ 305 h 330"/>
                            <a:gd name="T52" fmla="*/ 15 w 308"/>
                            <a:gd name="T53" fmla="*/ 281 h 330"/>
                            <a:gd name="T54" fmla="*/ 71 w 308"/>
                            <a:gd name="T55" fmla="*/ 221 h 330"/>
                            <a:gd name="T56" fmla="*/ 80 w 308"/>
                            <a:gd name="T57" fmla="*/ 242 h 330"/>
                            <a:gd name="T58" fmla="*/ 95 w 308"/>
                            <a:gd name="T59" fmla="*/ 259 h 330"/>
                            <a:gd name="T60" fmla="*/ 112 w 308"/>
                            <a:gd name="T61" fmla="*/ 267 h 330"/>
                            <a:gd name="T62" fmla="*/ 134 w 308"/>
                            <a:gd name="T63" fmla="*/ 268 h 330"/>
                            <a:gd name="T64" fmla="*/ 158 w 308"/>
                            <a:gd name="T65" fmla="*/ 261 h 330"/>
                            <a:gd name="T66" fmla="*/ 182 w 308"/>
                            <a:gd name="T67" fmla="*/ 249 h 330"/>
                            <a:gd name="T68" fmla="*/ 204 w 308"/>
                            <a:gd name="T69" fmla="*/ 230 h 330"/>
                            <a:gd name="T70" fmla="*/ 223 w 308"/>
                            <a:gd name="T71" fmla="*/ 208 h 330"/>
                            <a:gd name="T72" fmla="*/ 236 w 308"/>
                            <a:gd name="T73" fmla="*/ 184 h 330"/>
                            <a:gd name="T74" fmla="*/ 243 w 308"/>
                            <a:gd name="T75" fmla="*/ 159 h 330"/>
                            <a:gd name="T76" fmla="*/ 237 w 308"/>
                            <a:gd name="T77" fmla="*/ 108 h 330"/>
                            <a:gd name="T78" fmla="*/ 227 w 308"/>
                            <a:gd name="T79" fmla="*/ 86 h 330"/>
                            <a:gd name="T80" fmla="*/ 213 w 308"/>
                            <a:gd name="T81" fmla="*/ 70 h 330"/>
                            <a:gd name="T82" fmla="*/ 197 w 308"/>
                            <a:gd name="T83" fmla="*/ 62 h 330"/>
                            <a:gd name="T84" fmla="*/ 178 w 308"/>
                            <a:gd name="T85" fmla="*/ 61 h 330"/>
                            <a:gd name="T86" fmla="*/ 156 w 308"/>
                            <a:gd name="T87" fmla="*/ 65 h 330"/>
                            <a:gd name="T88" fmla="*/ 134 w 308"/>
                            <a:gd name="T89" fmla="*/ 76 h 330"/>
                            <a:gd name="T90" fmla="*/ 110 w 308"/>
                            <a:gd name="T91" fmla="*/ 93 h 330"/>
                            <a:gd name="T92" fmla="*/ 84 w 308"/>
                            <a:gd name="T93" fmla="*/ 122 h 330"/>
                            <a:gd name="T94" fmla="*/ 69 w 308"/>
                            <a:gd name="T95" fmla="*/ 151 h 330"/>
                            <a:gd name="T96" fmla="*/ 64 w 308"/>
                            <a:gd name="T97" fmla="*/ 175 h 330"/>
                            <a:gd name="T98" fmla="*/ 66 w 308"/>
                            <a:gd name="T99" fmla="*/ 204 h 3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08" h="330">
                              <a:moveTo>
                                <a:pt x="9" y="265"/>
                              </a:moveTo>
                              <a:lnTo>
                                <a:pt x="4" y="249"/>
                              </a:lnTo>
                              <a:lnTo>
                                <a:pt x="1" y="231"/>
                              </a:lnTo>
                              <a:lnTo>
                                <a:pt x="0" y="213"/>
                              </a:lnTo>
                              <a:lnTo>
                                <a:pt x="1" y="194"/>
                              </a:lnTo>
                              <a:lnTo>
                                <a:pt x="7" y="170"/>
                              </a:lnTo>
                              <a:lnTo>
                                <a:pt x="16" y="145"/>
                              </a:lnTo>
                              <a:lnTo>
                                <a:pt x="30" y="121"/>
                              </a:lnTo>
                              <a:lnTo>
                                <a:pt x="46" y="98"/>
                              </a:lnTo>
                              <a:lnTo>
                                <a:pt x="50" y="93"/>
                              </a:lnTo>
                              <a:lnTo>
                                <a:pt x="64" y="78"/>
                              </a:lnTo>
                              <a:lnTo>
                                <a:pt x="79" y="64"/>
                              </a:lnTo>
                              <a:lnTo>
                                <a:pt x="95" y="51"/>
                              </a:lnTo>
                              <a:lnTo>
                                <a:pt x="111" y="40"/>
                              </a:lnTo>
                              <a:lnTo>
                                <a:pt x="134" y="26"/>
                              </a:lnTo>
                              <a:lnTo>
                                <a:pt x="156" y="14"/>
                              </a:lnTo>
                              <a:lnTo>
                                <a:pt x="179" y="6"/>
                              </a:lnTo>
                              <a:lnTo>
                                <a:pt x="201" y="1"/>
                              </a:lnTo>
                              <a:lnTo>
                                <a:pt x="214" y="0"/>
                              </a:lnTo>
                              <a:lnTo>
                                <a:pt x="227" y="1"/>
                              </a:lnTo>
                              <a:lnTo>
                                <a:pt x="239" y="2"/>
                              </a:lnTo>
                              <a:lnTo>
                                <a:pt x="250" y="6"/>
                              </a:lnTo>
                              <a:lnTo>
                                <a:pt x="261" y="12"/>
                              </a:lnTo>
                              <a:lnTo>
                                <a:pt x="269" y="18"/>
                              </a:lnTo>
                              <a:lnTo>
                                <a:pt x="277" y="26"/>
                              </a:lnTo>
                              <a:lnTo>
                                <a:pt x="284" y="34"/>
                              </a:lnTo>
                              <a:lnTo>
                                <a:pt x="293" y="49"/>
                              </a:lnTo>
                              <a:lnTo>
                                <a:pt x="300" y="66"/>
                              </a:lnTo>
                              <a:lnTo>
                                <a:pt x="305" y="83"/>
                              </a:lnTo>
                              <a:lnTo>
                                <a:pt x="308" y="101"/>
                              </a:lnTo>
                              <a:lnTo>
                                <a:pt x="308" y="121"/>
                              </a:lnTo>
                              <a:lnTo>
                                <a:pt x="306" y="141"/>
                              </a:lnTo>
                              <a:lnTo>
                                <a:pt x="301" y="158"/>
                              </a:lnTo>
                              <a:lnTo>
                                <a:pt x="295" y="175"/>
                              </a:lnTo>
                              <a:lnTo>
                                <a:pt x="288" y="193"/>
                              </a:lnTo>
                              <a:lnTo>
                                <a:pt x="277" y="210"/>
                              </a:lnTo>
                              <a:lnTo>
                                <a:pt x="266" y="227"/>
                              </a:lnTo>
                              <a:lnTo>
                                <a:pt x="252" y="242"/>
                              </a:lnTo>
                              <a:lnTo>
                                <a:pt x="238" y="257"/>
                              </a:lnTo>
                              <a:lnTo>
                                <a:pt x="223" y="271"/>
                              </a:lnTo>
                              <a:lnTo>
                                <a:pt x="197" y="290"/>
                              </a:lnTo>
                              <a:lnTo>
                                <a:pt x="174" y="304"/>
                              </a:lnTo>
                              <a:lnTo>
                                <a:pt x="151" y="315"/>
                              </a:lnTo>
                              <a:lnTo>
                                <a:pt x="129" y="324"/>
                              </a:lnTo>
                              <a:lnTo>
                                <a:pt x="106" y="329"/>
                              </a:lnTo>
                              <a:lnTo>
                                <a:pt x="94" y="330"/>
                              </a:lnTo>
                              <a:lnTo>
                                <a:pt x="80" y="330"/>
                              </a:lnTo>
                              <a:lnTo>
                                <a:pt x="69" y="327"/>
                              </a:lnTo>
                              <a:lnTo>
                                <a:pt x="57" y="324"/>
                              </a:lnTo>
                              <a:lnTo>
                                <a:pt x="48" y="319"/>
                              </a:lnTo>
                              <a:lnTo>
                                <a:pt x="38" y="312"/>
                              </a:lnTo>
                              <a:lnTo>
                                <a:pt x="31" y="305"/>
                              </a:lnTo>
                              <a:lnTo>
                                <a:pt x="24" y="296"/>
                              </a:lnTo>
                              <a:lnTo>
                                <a:pt x="15" y="281"/>
                              </a:lnTo>
                              <a:lnTo>
                                <a:pt x="9" y="265"/>
                              </a:lnTo>
                              <a:close/>
                              <a:moveTo>
                                <a:pt x="71" y="221"/>
                              </a:moveTo>
                              <a:lnTo>
                                <a:pt x="74" y="232"/>
                              </a:lnTo>
                              <a:lnTo>
                                <a:pt x="80" y="242"/>
                              </a:lnTo>
                              <a:lnTo>
                                <a:pt x="87" y="251"/>
                              </a:lnTo>
                              <a:lnTo>
                                <a:pt x="95" y="259"/>
                              </a:lnTo>
                              <a:lnTo>
                                <a:pt x="103" y="264"/>
                              </a:lnTo>
                              <a:lnTo>
                                <a:pt x="112" y="267"/>
                              </a:lnTo>
                              <a:lnTo>
                                <a:pt x="122" y="268"/>
                              </a:lnTo>
                              <a:lnTo>
                                <a:pt x="134" y="268"/>
                              </a:lnTo>
                              <a:lnTo>
                                <a:pt x="146" y="266"/>
                              </a:lnTo>
                              <a:lnTo>
                                <a:pt x="158" y="261"/>
                              </a:lnTo>
                              <a:lnTo>
                                <a:pt x="170" y="256"/>
                              </a:lnTo>
                              <a:lnTo>
                                <a:pt x="182" y="249"/>
                              </a:lnTo>
                              <a:lnTo>
                                <a:pt x="194" y="239"/>
                              </a:lnTo>
                              <a:lnTo>
                                <a:pt x="204" y="230"/>
                              </a:lnTo>
                              <a:lnTo>
                                <a:pt x="214" y="220"/>
                              </a:lnTo>
                              <a:lnTo>
                                <a:pt x="223" y="208"/>
                              </a:lnTo>
                              <a:lnTo>
                                <a:pt x="230" y="195"/>
                              </a:lnTo>
                              <a:lnTo>
                                <a:pt x="236" y="184"/>
                              </a:lnTo>
                              <a:lnTo>
                                <a:pt x="240" y="171"/>
                              </a:lnTo>
                              <a:lnTo>
                                <a:pt x="243" y="159"/>
                              </a:lnTo>
                              <a:lnTo>
                                <a:pt x="243" y="131"/>
                              </a:lnTo>
                              <a:lnTo>
                                <a:pt x="237" y="108"/>
                              </a:lnTo>
                              <a:lnTo>
                                <a:pt x="232" y="96"/>
                              </a:lnTo>
                              <a:lnTo>
                                <a:pt x="227" y="86"/>
                              </a:lnTo>
                              <a:lnTo>
                                <a:pt x="221" y="78"/>
                              </a:lnTo>
                              <a:lnTo>
                                <a:pt x="213" y="70"/>
                              </a:lnTo>
                              <a:lnTo>
                                <a:pt x="205" y="65"/>
                              </a:lnTo>
                              <a:lnTo>
                                <a:pt x="197" y="62"/>
                              </a:lnTo>
                              <a:lnTo>
                                <a:pt x="188" y="61"/>
                              </a:lnTo>
                              <a:lnTo>
                                <a:pt x="178" y="61"/>
                              </a:lnTo>
                              <a:lnTo>
                                <a:pt x="167" y="62"/>
                              </a:lnTo>
                              <a:lnTo>
                                <a:pt x="156" y="65"/>
                              </a:lnTo>
                              <a:lnTo>
                                <a:pt x="145" y="70"/>
                              </a:lnTo>
                              <a:lnTo>
                                <a:pt x="134" y="76"/>
                              </a:lnTo>
                              <a:lnTo>
                                <a:pt x="126" y="81"/>
                              </a:lnTo>
                              <a:lnTo>
                                <a:pt x="110" y="93"/>
                              </a:lnTo>
                              <a:lnTo>
                                <a:pt x="95" y="107"/>
                              </a:lnTo>
                              <a:lnTo>
                                <a:pt x="84" y="122"/>
                              </a:lnTo>
                              <a:lnTo>
                                <a:pt x="74" y="139"/>
                              </a:lnTo>
                              <a:lnTo>
                                <a:pt x="69" y="151"/>
                              </a:lnTo>
                              <a:lnTo>
                                <a:pt x="66" y="164"/>
                              </a:lnTo>
                              <a:lnTo>
                                <a:pt x="64" y="175"/>
                              </a:lnTo>
                              <a:lnTo>
                                <a:pt x="64" y="187"/>
                              </a:lnTo>
                              <a:lnTo>
                                <a:pt x="66" y="204"/>
                              </a:lnTo>
                              <a:lnTo>
                                <a:pt x="71" y="221"/>
                              </a:lnTo>
                              <a:close/>
                            </a:path>
                          </a:pathLst>
                        </a:custGeom>
                        <a:solidFill>
                          <a:srgbClr val="007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87"/>
                      <wps:cNvSpPr>
                        <a:spLocks/>
                      </wps:cNvSpPr>
                      <wps:spPr bwMode="auto">
                        <a:xfrm>
                          <a:off x="7912" y="4622"/>
                          <a:ext cx="373" cy="439"/>
                        </a:xfrm>
                        <a:custGeom>
                          <a:avLst/>
                          <a:gdLst>
                            <a:gd name="T0" fmla="*/ 82 w 373"/>
                            <a:gd name="T1" fmla="*/ 439 h 439"/>
                            <a:gd name="T2" fmla="*/ 0 w 373"/>
                            <a:gd name="T3" fmla="*/ 197 h 439"/>
                            <a:gd name="T4" fmla="*/ 92 w 373"/>
                            <a:gd name="T5" fmla="*/ 135 h 439"/>
                            <a:gd name="T6" fmla="*/ 202 w 373"/>
                            <a:gd name="T7" fmla="*/ 264 h 439"/>
                            <a:gd name="T8" fmla="*/ 200 w 373"/>
                            <a:gd name="T9" fmla="*/ 62 h 439"/>
                            <a:gd name="T10" fmla="*/ 291 w 373"/>
                            <a:gd name="T11" fmla="*/ 0 h 439"/>
                            <a:gd name="T12" fmla="*/ 373 w 373"/>
                            <a:gd name="T13" fmla="*/ 242 h 439"/>
                            <a:gd name="T14" fmla="*/ 317 w 373"/>
                            <a:gd name="T15" fmla="*/ 280 h 439"/>
                            <a:gd name="T16" fmla="*/ 253 w 373"/>
                            <a:gd name="T17" fmla="*/ 90 h 439"/>
                            <a:gd name="T18" fmla="*/ 256 w 373"/>
                            <a:gd name="T19" fmla="*/ 321 h 439"/>
                            <a:gd name="T20" fmla="*/ 198 w 373"/>
                            <a:gd name="T21" fmla="*/ 360 h 439"/>
                            <a:gd name="T22" fmla="*/ 75 w 373"/>
                            <a:gd name="T23" fmla="*/ 211 h 439"/>
                            <a:gd name="T24" fmla="*/ 139 w 373"/>
                            <a:gd name="T25" fmla="*/ 401 h 439"/>
                            <a:gd name="T26" fmla="*/ 82 w 373"/>
                            <a:gd name="T27" fmla="*/ 439 h 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73" h="439">
                              <a:moveTo>
                                <a:pt x="82" y="439"/>
                              </a:moveTo>
                              <a:lnTo>
                                <a:pt x="0" y="197"/>
                              </a:lnTo>
                              <a:lnTo>
                                <a:pt x="92" y="135"/>
                              </a:lnTo>
                              <a:lnTo>
                                <a:pt x="202" y="264"/>
                              </a:lnTo>
                              <a:lnTo>
                                <a:pt x="200" y="62"/>
                              </a:lnTo>
                              <a:lnTo>
                                <a:pt x="291" y="0"/>
                              </a:lnTo>
                              <a:lnTo>
                                <a:pt x="373" y="242"/>
                              </a:lnTo>
                              <a:lnTo>
                                <a:pt x="317" y="280"/>
                              </a:lnTo>
                              <a:lnTo>
                                <a:pt x="253" y="90"/>
                              </a:lnTo>
                              <a:lnTo>
                                <a:pt x="256" y="321"/>
                              </a:lnTo>
                              <a:lnTo>
                                <a:pt x="198" y="360"/>
                              </a:lnTo>
                              <a:lnTo>
                                <a:pt x="75" y="211"/>
                              </a:lnTo>
                              <a:lnTo>
                                <a:pt x="139" y="401"/>
                              </a:lnTo>
                              <a:lnTo>
                                <a:pt x="82" y="439"/>
                              </a:lnTo>
                              <a:close/>
                            </a:path>
                          </a:pathLst>
                        </a:custGeom>
                        <a:solidFill>
                          <a:srgbClr val="007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88"/>
                      <wps:cNvSpPr>
                        <a:spLocks/>
                      </wps:cNvSpPr>
                      <wps:spPr bwMode="auto">
                        <a:xfrm>
                          <a:off x="7648" y="4895"/>
                          <a:ext cx="276" cy="324"/>
                        </a:xfrm>
                        <a:custGeom>
                          <a:avLst/>
                          <a:gdLst>
                            <a:gd name="T0" fmla="*/ 83 w 276"/>
                            <a:gd name="T1" fmla="*/ 243 h 324"/>
                            <a:gd name="T2" fmla="*/ 102 w 276"/>
                            <a:gd name="T3" fmla="*/ 260 h 324"/>
                            <a:gd name="T4" fmla="*/ 120 w 276"/>
                            <a:gd name="T5" fmla="*/ 263 h 324"/>
                            <a:gd name="T6" fmla="*/ 142 w 276"/>
                            <a:gd name="T7" fmla="*/ 257 h 324"/>
                            <a:gd name="T8" fmla="*/ 164 w 276"/>
                            <a:gd name="T9" fmla="*/ 244 h 324"/>
                            <a:gd name="T10" fmla="*/ 194 w 276"/>
                            <a:gd name="T11" fmla="*/ 220 h 324"/>
                            <a:gd name="T12" fmla="*/ 205 w 276"/>
                            <a:gd name="T13" fmla="*/ 203 h 324"/>
                            <a:gd name="T14" fmla="*/ 212 w 276"/>
                            <a:gd name="T15" fmla="*/ 187 h 324"/>
                            <a:gd name="T16" fmla="*/ 212 w 276"/>
                            <a:gd name="T17" fmla="*/ 171 h 324"/>
                            <a:gd name="T18" fmla="*/ 205 w 276"/>
                            <a:gd name="T19" fmla="*/ 163 h 324"/>
                            <a:gd name="T20" fmla="*/ 193 w 276"/>
                            <a:gd name="T21" fmla="*/ 160 h 324"/>
                            <a:gd name="T22" fmla="*/ 175 w 276"/>
                            <a:gd name="T23" fmla="*/ 165 h 324"/>
                            <a:gd name="T24" fmla="*/ 123 w 276"/>
                            <a:gd name="T25" fmla="*/ 187 h 324"/>
                            <a:gd name="T26" fmla="*/ 66 w 276"/>
                            <a:gd name="T27" fmla="*/ 208 h 324"/>
                            <a:gd name="T28" fmla="*/ 47 w 276"/>
                            <a:gd name="T29" fmla="*/ 209 h 324"/>
                            <a:gd name="T30" fmla="*/ 19 w 276"/>
                            <a:gd name="T31" fmla="*/ 202 h 324"/>
                            <a:gd name="T32" fmla="*/ 3 w 276"/>
                            <a:gd name="T33" fmla="*/ 180 h 324"/>
                            <a:gd name="T34" fmla="*/ 0 w 276"/>
                            <a:gd name="T35" fmla="*/ 159 h 324"/>
                            <a:gd name="T36" fmla="*/ 4 w 276"/>
                            <a:gd name="T37" fmla="*/ 136 h 324"/>
                            <a:gd name="T38" fmla="*/ 14 w 276"/>
                            <a:gd name="T39" fmla="*/ 112 h 324"/>
                            <a:gd name="T40" fmla="*/ 31 w 276"/>
                            <a:gd name="T41" fmla="*/ 88 h 324"/>
                            <a:gd name="T42" fmla="*/ 59 w 276"/>
                            <a:gd name="T43" fmla="*/ 61 h 324"/>
                            <a:gd name="T44" fmla="*/ 90 w 276"/>
                            <a:gd name="T45" fmla="*/ 37 h 324"/>
                            <a:gd name="T46" fmla="*/ 136 w 276"/>
                            <a:gd name="T47" fmla="*/ 11 h 324"/>
                            <a:gd name="T48" fmla="*/ 164 w 276"/>
                            <a:gd name="T49" fmla="*/ 1 h 324"/>
                            <a:gd name="T50" fmla="*/ 187 w 276"/>
                            <a:gd name="T51" fmla="*/ 0 h 324"/>
                            <a:gd name="T52" fmla="*/ 207 w 276"/>
                            <a:gd name="T53" fmla="*/ 6 h 324"/>
                            <a:gd name="T54" fmla="*/ 221 w 276"/>
                            <a:gd name="T55" fmla="*/ 18 h 324"/>
                            <a:gd name="T56" fmla="*/ 229 w 276"/>
                            <a:gd name="T57" fmla="*/ 33 h 324"/>
                            <a:gd name="T58" fmla="*/ 163 w 276"/>
                            <a:gd name="T59" fmla="*/ 69 h 324"/>
                            <a:gd name="T60" fmla="*/ 143 w 276"/>
                            <a:gd name="T61" fmla="*/ 61 h 324"/>
                            <a:gd name="T62" fmla="*/ 131 w 276"/>
                            <a:gd name="T63" fmla="*/ 63 h 324"/>
                            <a:gd name="T64" fmla="*/ 102 w 276"/>
                            <a:gd name="T65" fmla="*/ 79 h 324"/>
                            <a:gd name="T66" fmla="*/ 71 w 276"/>
                            <a:gd name="T67" fmla="*/ 105 h 324"/>
                            <a:gd name="T68" fmla="*/ 61 w 276"/>
                            <a:gd name="T69" fmla="*/ 121 h 324"/>
                            <a:gd name="T70" fmla="*/ 58 w 276"/>
                            <a:gd name="T71" fmla="*/ 133 h 324"/>
                            <a:gd name="T72" fmla="*/ 64 w 276"/>
                            <a:gd name="T73" fmla="*/ 143 h 324"/>
                            <a:gd name="T74" fmla="*/ 80 w 276"/>
                            <a:gd name="T75" fmla="*/ 145 h 324"/>
                            <a:gd name="T76" fmla="*/ 130 w 276"/>
                            <a:gd name="T77" fmla="*/ 126 h 324"/>
                            <a:gd name="T78" fmla="*/ 190 w 276"/>
                            <a:gd name="T79" fmla="*/ 101 h 324"/>
                            <a:gd name="T80" fmla="*/ 214 w 276"/>
                            <a:gd name="T81" fmla="*/ 95 h 324"/>
                            <a:gd name="T82" fmla="*/ 246 w 276"/>
                            <a:gd name="T83" fmla="*/ 99 h 324"/>
                            <a:gd name="T84" fmla="*/ 263 w 276"/>
                            <a:gd name="T85" fmla="*/ 112 h 324"/>
                            <a:gd name="T86" fmla="*/ 272 w 276"/>
                            <a:gd name="T87" fmla="*/ 129 h 324"/>
                            <a:gd name="T88" fmla="*/ 276 w 276"/>
                            <a:gd name="T89" fmla="*/ 155 h 324"/>
                            <a:gd name="T90" fmla="*/ 270 w 276"/>
                            <a:gd name="T91" fmla="*/ 182 h 324"/>
                            <a:gd name="T92" fmla="*/ 256 w 276"/>
                            <a:gd name="T93" fmla="*/ 211 h 324"/>
                            <a:gd name="T94" fmla="*/ 235 w 276"/>
                            <a:gd name="T95" fmla="*/ 238 h 324"/>
                            <a:gd name="T96" fmla="*/ 207 w 276"/>
                            <a:gd name="T97" fmla="*/ 264 h 324"/>
                            <a:gd name="T98" fmla="*/ 177 w 276"/>
                            <a:gd name="T99" fmla="*/ 286 h 324"/>
                            <a:gd name="T100" fmla="*/ 145 w 276"/>
                            <a:gd name="T101" fmla="*/ 305 h 324"/>
                            <a:gd name="T102" fmla="*/ 112 w 276"/>
                            <a:gd name="T103" fmla="*/ 319 h 324"/>
                            <a:gd name="T104" fmla="*/ 90 w 276"/>
                            <a:gd name="T105" fmla="*/ 324 h 324"/>
                            <a:gd name="T106" fmla="*/ 70 w 276"/>
                            <a:gd name="T107" fmla="*/ 323 h 324"/>
                            <a:gd name="T108" fmla="*/ 53 w 276"/>
                            <a:gd name="T109" fmla="*/ 317 h 324"/>
                            <a:gd name="T110" fmla="*/ 39 w 276"/>
                            <a:gd name="T111" fmla="*/ 307 h 324"/>
                            <a:gd name="T112" fmla="*/ 25 w 276"/>
                            <a:gd name="T113" fmla="*/ 287 h 3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76" h="324">
                              <a:moveTo>
                                <a:pt x="25" y="287"/>
                              </a:moveTo>
                              <a:lnTo>
                                <a:pt x="83" y="243"/>
                              </a:lnTo>
                              <a:lnTo>
                                <a:pt x="91" y="252"/>
                              </a:lnTo>
                              <a:lnTo>
                                <a:pt x="102" y="260"/>
                              </a:lnTo>
                              <a:lnTo>
                                <a:pt x="111" y="263"/>
                              </a:lnTo>
                              <a:lnTo>
                                <a:pt x="120" y="263"/>
                              </a:lnTo>
                              <a:lnTo>
                                <a:pt x="131" y="261"/>
                              </a:lnTo>
                              <a:lnTo>
                                <a:pt x="142" y="257"/>
                              </a:lnTo>
                              <a:lnTo>
                                <a:pt x="153" y="251"/>
                              </a:lnTo>
                              <a:lnTo>
                                <a:pt x="164" y="244"/>
                              </a:lnTo>
                              <a:lnTo>
                                <a:pt x="179" y="232"/>
                              </a:lnTo>
                              <a:lnTo>
                                <a:pt x="194" y="220"/>
                              </a:lnTo>
                              <a:lnTo>
                                <a:pt x="200" y="211"/>
                              </a:lnTo>
                              <a:lnTo>
                                <a:pt x="205" y="203"/>
                              </a:lnTo>
                              <a:lnTo>
                                <a:pt x="209" y="195"/>
                              </a:lnTo>
                              <a:lnTo>
                                <a:pt x="212" y="187"/>
                              </a:lnTo>
                              <a:lnTo>
                                <a:pt x="213" y="179"/>
                              </a:lnTo>
                              <a:lnTo>
                                <a:pt x="212" y="171"/>
                              </a:lnTo>
                              <a:lnTo>
                                <a:pt x="209" y="166"/>
                              </a:lnTo>
                              <a:lnTo>
                                <a:pt x="205" y="163"/>
                              </a:lnTo>
                              <a:lnTo>
                                <a:pt x="199" y="160"/>
                              </a:lnTo>
                              <a:lnTo>
                                <a:pt x="193" y="160"/>
                              </a:lnTo>
                              <a:lnTo>
                                <a:pt x="184" y="162"/>
                              </a:lnTo>
                              <a:lnTo>
                                <a:pt x="175" y="165"/>
                              </a:lnTo>
                              <a:lnTo>
                                <a:pt x="128" y="185"/>
                              </a:lnTo>
                              <a:lnTo>
                                <a:pt x="123" y="187"/>
                              </a:lnTo>
                              <a:lnTo>
                                <a:pt x="94" y="199"/>
                              </a:lnTo>
                              <a:lnTo>
                                <a:pt x="66" y="208"/>
                              </a:lnTo>
                              <a:lnTo>
                                <a:pt x="56" y="209"/>
                              </a:lnTo>
                              <a:lnTo>
                                <a:pt x="47" y="209"/>
                              </a:lnTo>
                              <a:lnTo>
                                <a:pt x="31" y="208"/>
                              </a:lnTo>
                              <a:lnTo>
                                <a:pt x="19" y="202"/>
                              </a:lnTo>
                              <a:lnTo>
                                <a:pt x="8" y="192"/>
                              </a:lnTo>
                              <a:lnTo>
                                <a:pt x="3" y="180"/>
                              </a:lnTo>
                              <a:lnTo>
                                <a:pt x="0" y="170"/>
                              </a:lnTo>
                              <a:lnTo>
                                <a:pt x="0" y="159"/>
                              </a:lnTo>
                              <a:lnTo>
                                <a:pt x="1" y="148"/>
                              </a:lnTo>
                              <a:lnTo>
                                <a:pt x="4" y="136"/>
                              </a:lnTo>
                              <a:lnTo>
                                <a:pt x="8" y="123"/>
                              </a:lnTo>
                              <a:lnTo>
                                <a:pt x="14" y="112"/>
                              </a:lnTo>
                              <a:lnTo>
                                <a:pt x="22" y="100"/>
                              </a:lnTo>
                              <a:lnTo>
                                <a:pt x="31" y="88"/>
                              </a:lnTo>
                              <a:lnTo>
                                <a:pt x="45" y="75"/>
                              </a:lnTo>
                              <a:lnTo>
                                <a:pt x="59" y="61"/>
                              </a:lnTo>
                              <a:lnTo>
                                <a:pt x="73" y="49"/>
                              </a:lnTo>
                              <a:lnTo>
                                <a:pt x="90" y="37"/>
                              </a:lnTo>
                              <a:lnTo>
                                <a:pt x="120" y="19"/>
                              </a:lnTo>
                              <a:lnTo>
                                <a:pt x="136" y="11"/>
                              </a:lnTo>
                              <a:lnTo>
                                <a:pt x="153" y="5"/>
                              </a:lnTo>
                              <a:lnTo>
                                <a:pt x="164" y="1"/>
                              </a:lnTo>
                              <a:lnTo>
                                <a:pt x="176" y="0"/>
                              </a:lnTo>
                              <a:lnTo>
                                <a:pt x="187" y="0"/>
                              </a:lnTo>
                              <a:lnTo>
                                <a:pt x="197" y="3"/>
                              </a:lnTo>
                              <a:lnTo>
                                <a:pt x="207" y="6"/>
                              </a:lnTo>
                              <a:lnTo>
                                <a:pt x="215" y="12"/>
                              </a:lnTo>
                              <a:lnTo>
                                <a:pt x="221" y="18"/>
                              </a:lnTo>
                              <a:lnTo>
                                <a:pt x="226" y="27"/>
                              </a:lnTo>
                              <a:lnTo>
                                <a:pt x="229" y="33"/>
                              </a:lnTo>
                              <a:lnTo>
                                <a:pt x="169" y="76"/>
                              </a:lnTo>
                              <a:lnTo>
                                <a:pt x="163" y="69"/>
                              </a:lnTo>
                              <a:lnTo>
                                <a:pt x="154" y="63"/>
                              </a:lnTo>
                              <a:lnTo>
                                <a:pt x="143" y="61"/>
                              </a:lnTo>
                              <a:lnTo>
                                <a:pt x="137" y="62"/>
                              </a:lnTo>
                              <a:lnTo>
                                <a:pt x="131" y="63"/>
                              </a:lnTo>
                              <a:lnTo>
                                <a:pt x="116" y="70"/>
                              </a:lnTo>
                              <a:lnTo>
                                <a:pt x="102" y="79"/>
                              </a:lnTo>
                              <a:lnTo>
                                <a:pt x="87" y="91"/>
                              </a:lnTo>
                              <a:lnTo>
                                <a:pt x="71" y="105"/>
                              </a:lnTo>
                              <a:lnTo>
                                <a:pt x="64" y="115"/>
                              </a:lnTo>
                              <a:lnTo>
                                <a:pt x="61" y="121"/>
                              </a:lnTo>
                              <a:lnTo>
                                <a:pt x="59" y="127"/>
                              </a:lnTo>
                              <a:lnTo>
                                <a:pt x="58" y="133"/>
                              </a:lnTo>
                              <a:lnTo>
                                <a:pt x="59" y="137"/>
                              </a:lnTo>
                              <a:lnTo>
                                <a:pt x="64" y="143"/>
                              </a:lnTo>
                              <a:lnTo>
                                <a:pt x="70" y="145"/>
                              </a:lnTo>
                              <a:lnTo>
                                <a:pt x="80" y="145"/>
                              </a:lnTo>
                              <a:lnTo>
                                <a:pt x="100" y="138"/>
                              </a:lnTo>
                              <a:lnTo>
                                <a:pt x="130" y="126"/>
                              </a:lnTo>
                              <a:lnTo>
                                <a:pt x="160" y="113"/>
                              </a:lnTo>
                              <a:lnTo>
                                <a:pt x="190" y="101"/>
                              </a:lnTo>
                              <a:lnTo>
                                <a:pt x="202" y="98"/>
                              </a:lnTo>
                              <a:lnTo>
                                <a:pt x="214" y="95"/>
                              </a:lnTo>
                              <a:lnTo>
                                <a:pt x="235" y="95"/>
                              </a:lnTo>
                              <a:lnTo>
                                <a:pt x="246" y="99"/>
                              </a:lnTo>
                              <a:lnTo>
                                <a:pt x="256" y="105"/>
                              </a:lnTo>
                              <a:lnTo>
                                <a:pt x="263" y="112"/>
                              </a:lnTo>
                              <a:lnTo>
                                <a:pt x="269" y="121"/>
                              </a:lnTo>
                              <a:lnTo>
                                <a:pt x="272" y="129"/>
                              </a:lnTo>
                              <a:lnTo>
                                <a:pt x="275" y="142"/>
                              </a:lnTo>
                              <a:lnTo>
                                <a:pt x="276" y="155"/>
                              </a:lnTo>
                              <a:lnTo>
                                <a:pt x="274" y="169"/>
                              </a:lnTo>
                              <a:lnTo>
                                <a:pt x="270" y="182"/>
                              </a:lnTo>
                              <a:lnTo>
                                <a:pt x="263" y="198"/>
                              </a:lnTo>
                              <a:lnTo>
                                <a:pt x="256" y="211"/>
                              </a:lnTo>
                              <a:lnTo>
                                <a:pt x="246" y="225"/>
                              </a:lnTo>
                              <a:lnTo>
                                <a:pt x="235" y="238"/>
                              </a:lnTo>
                              <a:lnTo>
                                <a:pt x="221" y="251"/>
                              </a:lnTo>
                              <a:lnTo>
                                <a:pt x="207" y="264"/>
                              </a:lnTo>
                              <a:lnTo>
                                <a:pt x="192" y="275"/>
                              </a:lnTo>
                              <a:lnTo>
                                <a:pt x="177" y="286"/>
                              </a:lnTo>
                              <a:lnTo>
                                <a:pt x="161" y="296"/>
                              </a:lnTo>
                              <a:lnTo>
                                <a:pt x="145" y="305"/>
                              </a:lnTo>
                              <a:lnTo>
                                <a:pt x="129" y="314"/>
                              </a:lnTo>
                              <a:lnTo>
                                <a:pt x="112" y="319"/>
                              </a:lnTo>
                              <a:lnTo>
                                <a:pt x="102" y="322"/>
                              </a:lnTo>
                              <a:lnTo>
                                <a:pt x="90" y="324"/>
                              </a:lnTo>
                              <a:lnTo>
                                <a:pt x="80" y="324"/>
                              </a:lnTo>
                              <a:lnTo>
                                <a:pt x="70" y="323"/>
                              </a:lnTo>
                              <a:lnTo>
                                <a:pt x="61" y="321"/>
                              </a:lnTo>
                              <a:lnTo>
                                <a:pt x="53" y="317"/>
                              </a:lnTo>
                              <a:lnTo>
                                <a:pt x="46" y="312"/>
                              </a:lnTo>
                              <a:lnTo>
                                <a:pt x="39" y="307"/>
                              </a:lnTo>
                              <a:lnTo>
                                <a:pt x="31" y="297"/>
                              </a:lnTo>
                              <a:lnTo>
                                <a:pt x="25" y="287"/>
                              </a:lnTo>
                              <a:close/>
                            </a:path>
                          </a:pathLst>
                        </a:custGeom>
                        <a:solidFill>
                          <a:srgbClr val="007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89"/>
                      <wps:cNvSpPr>
                        <a:spLocks/>
                      </wps:cNvSpPr>
                      <wps:spPr bwMode="auto">
                        <a:xfrm>
                          <a:off x="7515" y="5047"/>
                          <a:ext cx="142" cy="284"/>
                        </a:xfrm>
                        <a:custGeom>
                          <a:avLst/>
                          <a:gdLst>
                            <a:gd name="T0" fmla="*/ 81 w 142"/>
                            <a:gd name="T1" fmla="*/ 284 h 284"/>
                            <a:gd name="T2" fmla="*/ 0 w 142"/>
                            <a:gd name="T3" fmla="*/ 41 h 284"/>
                            <a:gd name="T4" fmla="*/ 61 w 142"/>
                            <a:gd name="T5" fmla="*/ 0 h 284"/>
                            <a:gd name="T6" fmla="*/ 142 w 142"/>
                            <a:gd name="T7" fmla="*/ 243 h 284"/>
                            <a:gd name="T8" fmla="*/ 81 w 142"/>
                            <a:gd name="T9" fmla="*/ 284 h 284"/>
                          </a:gdLst>
                          <a:ahLst/>
                          <a:cxnLst>
                            <a:cxn ang="0">
                              <a:pos x="T0" y="T1"/>
                            </a:cxn>
                            <a:cxn ang="0">
                              <a:pos x="T2" y="T3"/>
                            </a:cxn>
                            <a:cxn ang="0">
                              <a:pos x="T4" y="T5"/>
                            </a:cxn>
                            <a:cxn ang="0">
                              <a:pos x="T6" y="T7"/>
                            </a:cxn>
                            <a:cxn ang="0">
                              <a:pos x="T8" y="T9"/>
                            </a:cxn>
                          </a:cxnLst>
                          <a:rect l="0" t="0" r="r" b="b"/>
                          <a:pathLst>
                            <a:path w="142" h="284">
                              <a:moveTo>
                                <a:pt x="81" y="284"/>
                              </a:moveTo>
                              <a:lnTo>
                                <a:pt x="0" y="41"/>
                              </a:lnTo>
                              <a:lnTo>
                                <a:pt x="61" y="0"/>
                              </a:lnTo>
                              <a:lnTo>
                                <a:pt x="142" y="243"/>
                              </a:lnTo>
                              <a:lnTo>
                                <a:pt x="81" y="284"/>
                              </a:lnTo>
                              <a:close/>
                            </a:path>
                          </a:pathLst>
                        </a:custGeom>
                        <a:solidFill>
                          <a:srgbClr val="007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0"/>
                      <wps:cNvSpPr>
                        <a:spLocks/>
                      </wps:cNvSpPr>
                      <wps:spPr bwMode="auto">
                        <a:xfrm>
                          <a:off x="7205" y="5108"/>
                          <a:ext cx="280" cy="359"/>
                        </a:xfrm>
                        <a:custGeom>
                          <a:avLst/>
                          <a:gdLst>
                            <a:gd name="T0" fmla="*/ 190 w 280"/>
                            <a:gd name="T1" fmla="*/ 359 h 359"/>
                            <a:gd name="T2" fmla="*/ 0 w 280"/>
                            <a:gd name="T3" fmla="*/ 190 h 359"/>
                            <a:gd name="T4" fmla="*/ 66 w 280"/>
                            <a:gd name="T5" fmla="*/ 145 h 359"/>
                            <a:gd name="T6" fmla="*/ 203 w 280"/>
                            <a:gd name="T7" fmla="*/ 274 h 359"/>
                            <a:gd name="T8" fmla="*/ 216 w 280"/>
                            <a:gd name="T9" fmla="*/ 44 h 359"/>
                            <a:gd name="T10" fmla="*/ 280 w 280"/>
                            <a:gd name="T11" fmla="*/ 0 h 359"/>
                            <a:gd name="T12" fmla="*/ 255 w 280"/>
                            <a:gd name="T13" fmla="*/ 315 h 359"/>
                            <a:gd name="T14" fmla="*/ 190 w 280"/>
                            <a:gd name="T15" fmla="*/ 359 h 35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0" h="359">
                              <a:moveTo>
                                <a:pt x="190" y="359"/>
                              </a:moveTo>
                              <a:lnTo>
                                <a:pt x="0" y="190"/>
                              </a:lnTo>
                              <a:lnTo>
                                <a:pt x="66" y="145"/>
                              </a:lnTo>
                              <a:lnTo>
                                <a:pt x="203" y="274"/>
                              </a:lnTo>
                              <a:lnTo>
                                <a:pt x="216" y="44"/>
                              </a:lnTo>
                              <a:lnTo>
                                <a:pt x="280" y="0"/>
                              </a:lnTo>
                              <a:lnTo>
                                <a:pt x="255" y="315"/>
                              </a:lnTo>
                              <a:lnTo>
                                <a:pt x="190" y="359"/>
                              </a:lnTo>
                              <a:close/>
                            </a:path>
                          </a:pathLst>
                        </a:custGeom>
                        <a:solidFill>
                          <a:srgbClr val="007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91"/>
                      <wps:cNvSpPr>
                        <a:spLocks/>
                      </wps:cNvSpPr>
                      <wps:spPr bwMode="auto">
                        <a:xfrm>
                          <a:off x="7118" y="5317"/>
                          <a:ext cx="142" cy="283"/>
                        </a:xfrm>
                        <a:custGeom>
                          <a:avLst/>
                          <a:gdLst>
                            <a:gd name="T0" fmla="*/ 82 w 142"/>
                            <a:gd name="T1" fmla="*/ 283 h 283"/>
                            <a:gd name="T2" fmla="*/ 0 w 142"/>
                            <a:gd name="T3" fmla="*/ 40 h 283"/>
                            <a:gd name="T4" fmla="*/ 61 w 142"/>
                            <a:gd name="T5" fmla="*/ 0 h 283"/>
                            <a:gd name="T6" fmla="*/ 142 w 142"/>
                            <a:gd name="T7" fmla="*/ 242 h 283"/>
                            <a:gd name="T8" fmla="*/ 82 w 142"/>
                            <a:gd name="T9" fmla="*/ 283 h 283"/>
                          </a:gdLst>
                          <a:ahLst/>
                          <a:cxnLst>
                            <a:cxn ang="0">
                              <a:pos x="T0" y="T1"/>
                            </a:cxn>
                            <a:cxn ang="0">
                              <a:pos x="T2" y="T3"/>
                            </a:cxn>
                            <a:cxn ang="0">
                              <a:pos x="T4" y="T5"/>
                            </a:cxn>
                            <a:cxn ang="0">
                              <a:pos x="T6" y="T7"/>
                            </a:cxn>
                            <a:cxn ang="0">
                              <a:pos x="T8" y="T9"/>
                            </a:cxn>
                          </a:cxnLst>
                          <a:rect l="0" t="0" r="r" b="b"/>
                          <a:pathLst>
                            <a:path w="142" h="283">
                              <a:moveTo>
                                <a:pt x="82" y="283"/>
                              </a:moveTo>
                              <a:lnTo>
                                <a:pt x="0" y="40"/>
                              </a:lnTo>
                              <a:lnTo>
                                <a:pt x="61" y="0"/>
                              </a:lnTo>
                              <a:lnTo>
                                <a:pt x="142" y="242"/>
                              </a:lnTo>
                              <a:lnTo>
                                <a:pt x="82" y="283"/>
                              </a:lnTo>
                              <a:close/>
                            </a:path>
                          </a:pathLst>
                        </a:custGeom>
                        <a:solidFill>
                          <a:srgbClr val="007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92"/>
                      <wps:cNvSpPr>
                        <a:spLocks/>
                      </wps:cNvSpPr>
                      <wps:spPr bwMode="auto">
                        <a:xfrm>
                          <a:off x="6839" y="5435"/>
                          <a:ext cx="285" cy="323"/>
                        </a:xfrm>
                        <a:custGeom>
                          <a:avLst/>
                          <a:gdLst>
                            <a:gd name="T0" fmla="*/ 285 w 285"/>
                            <a:gd name="T1" fmla="*/ 124 h 323"/>
                            <a:gd name="T2" fmla="*/ 281 w 285"/>
                            <a:gd name="T3" fmla="*/ 162 h 323"/>
                            <a:gd name="T4" fmla="*/ 267 w 285"/>
                            <a:gd name="T5" fmla="*/ 201 h 323"/>
                            <a:gd name="T6" fmla="*/ 241 w 285"/>
                            <a:gd name="T7" fmla="*/ 240 h 323"/>
                            <a:gd name="T8" fmla="*/ 206 w 285"/>
                            <a:gd name="T9" fmla="*/ 274 h 323"/>
                            <a:gd name="T10" fmla="*/ 165 w 285"/>
                            <a:gd name="T11" fmla="*/ 302 h 323"/>
                            <a:gd name="T12" fmla="*/ 119 w 285"/>
                            <a:gd name="T13" fmla="*/ 319 h 323"/>
                            <a:gd name="T14" fmla="*/ 77 w 285"/>
                            <a:gd name="T15" fmla="*/ 322 h 323"/>
                            <a:gd name="T16" fmla="*/ 43 w 285"/>
                            <a:gd name="T17" fmla="*/ 309 h 323"/>
                            <a:gd name="T18" fmla="*/ 18 w 285"/>
                            <a:gd name="T19" fmla="*/ 279 h 323"/>
                            <a:gd name="T20" fmla="*/ 3 w 285"/>
                            <a:gd name="T21" fmla="*/ 240 h 323"/>
                            <a:gd name="T22" fmla="*/ 0 w 285"/>
                            <a:gd name="T23" fmla="*/ 202 h 323"/>
                            <a:gd name="T24" fmla="*/ 6 w 285"/>
                            <a:gd name="T25" fmla="*/ 162 h 323"/>
                            <a:gd name="T26" fmla="*/ 22 w 285"/>
                            <a:gd name="T27" fmla="*/ 125 h 323"/>
                            <a:gd name="T28" fmla="*/ 45 w 285"/>
                            <a:gd name="T29" fmla="*/ 89 h 323"/>
                            <a:gd name="T30" fmla="*/ 76 w 285"/>
                            <a:gd name="T31" fmla="*/ 57 h 323"/>
                            <a:gd name="T32" fmla="*/ 127 w 285"/>
                            <a:gd name="T33" fmla="*/ 21 h 323"/>
                            <a:gd name="T34" fmla="*/ 170 w 285"/>
                            <a:gd name="T35" fmla="*/ 3 h 323"/>
                            <a:gd name="T36" fmla="*/ 205 w 285"/>
                            <a:gd name="T37" fmla="*/ 0 h 323"/>
                            <a:gd name="T38" fmla="*/ 228 w 285"/>
                            <a:gd name="T39" fmla="*/ 6 h 323"/>
                            <a:gd name="T40" fmla="*/ 246 w 285"/>
                            <a:gd name="T41" fmla="*/ 20 h 323"/>
                            <a:gd name="T42" fmla="*/ 194 w 285"/>
                            <a:gd name="T43" fmla="*/ 77 h 323"/>
                            <a:gd name="T44" fmla="*/ 174 w 285"/>
                            <a:gd name="T45" fmla="*/ 63 h 323"/>
                            <a:gd name="T46" fmla="*/ 147 w 285"/>
                            <a:gd name="T47" fmla="*/ 64 h 323"/>
                            <a:gd name="T48" fmla="*/ 117 w 285"/>
                            <a:gd name="T49" fmla="*/ 79 h 323"/>
                            <a:gd name="T50" fmla="*/ 96 w 285"/>
                            <a:gd name="T51" fmla="*/ 95 h 323"/>
                            <a:gd name="T52" fmla="*/ 80 w 285"/>
                            <a:gd name="T53" fmla="*/ 116 h 323"/>
                            <a:gd name="T54" fmla="*/ 68 w 285"/>
                            <a:gd name="T55" fmla="*/ 138 h 323"/>
                            <a:gd name="T56" fmla="*/ 63 w 285"/>
                            <a:gd name="T57" fmla="*/ 160 h 323"/>
                            <a:gd name="T58" fmla="*/ 66 w 285"/>
                            <a:gd name="T59" fmla="*/ 202 h 323"/>
                            <a:gd name="T60" fmla="*/ 78 w 285"/>
                            <a:gd name="T61" fmla="*/ 231 h 323"/>
                            <a:gd name="T62" fmla="*/ 101 w 285"/>
                            <a:gd name="T63" fmla="*/ 258 h 323"/>
                            <a:gd name="T64" fmla="*/ 129 w 285"/>
                            <a:gd name="T65" fmla="*/ 263 h 323"/>
                            <a:gd name="T66" fmla="*/ 157 w 285"/>
                            <a:gd name="T67" fmla="*/ 255 h 323"/>
                            <a:gd name="T68" fmla="*/ 180 w 285"/>
                            <a:gd name="T69" fmla="*/ 240 h 323"/>
                            <a:gd name="T70" fmla="*/ 196 w 285"/>
                            <a:gd name="T71" fmla="*/ 225 h 323"/>
                            <a:gd name="T72" fmla="*/ 208 w 285"/>
                            <a:gd name="T73" fmla="*/ 208 h 323"/>
                            <a:gd name="T74" fmla="*/ 216 w 285"/>
                            <a:gd name="T75" fmla="*/ 190 h 323"/>
                            <a:gd name="T76" fmla="*/ 221 w 285"/>
                            <a:gd name="T77" fmla="*/ 165 h 3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285" h="323">
                              <a:moveTo>
                                <a:pt x="221" y="150"/>
                              </a:moveTo>
                              <a:lnTo>
                                <a:pt x="285" y="124"/>
                              </a:lnTo>
                              <a:lnTo>
                                <a:pt x="284" y="143"/>
                              </a:lnTo>
                              <a:lnTo>
                                <a:pt x="281" y="162"/>
                              </a:lnTo>
                              <a:lnTo>
                                <a:pt x="276" y="181"/>
                              </a:lnTo>
                              <a:lnTo>
                                <a:pt x="267" y="201"/>
                              </a:lnTo>
                              <a:lnTo>
                                <a:pt x="256" y="222"/>
                              </a:lnTo>
                              <a:lnTo>
                                <a:pt x="241" y="240"/>
                              </a:lnTo>
                              <a:lnTo>
                                <a:pt x="224" y="258"/>
                              </a:lnTo>
                              <a:lnTo>
                                <a:pt x="206" y="274"/>
                              </a:lnTo>
                              <a:lnTo>
                                <a:pt x="187" y="288"/>
                              </a:lnTo>
                              <a:lnTo>
                                <a:pt x="165" y="302"/>
                              </a:lnTo>
                              <a:lnTo>
                                <a:pt x="142" y="312"/>
                              </a:lnTo>
                              <a:lnTo>
                                <a:pt x="119" y="319"/>
                              </a:lnTo>
                              <a:lnTo>
                                <a:pt x="97" y="323"/>
                              </a:lnTo>
                              <a:lnTo>
                                <a:pt x="77" y="322"/>
                              </a:lnTo>
                              <a:lnTo>
                                <a:pt x="59" y="317"/>
                              </a:lnTo>
                              <a:lnTo>
                                <a:pt x="43" y="309"/>
                              </a:lnTo>
                              <a:lnTo>
                                <a:pt x="30" y="296"/>
                              </a:lnTo>
                              <a:lnTo>
                                <a:pt x="18" y="279"/>
                              </a:lnTo>
                              <a:lnTo>
                                <a:pt x="8" y="258"/>
                              </a:lnTo>
                              <a:lnTo>
                                <a:pt x="3" y="240"/>
                              </a:lnTo>
                              <a:lnTo>
                                <a:pt x="1" y="222"/>
                              </a:lnTo>
                              <a:lnTo>
                                <a:pt x="0" y="202"/>
                              </a:lnTo>
                              <a:lnTo>
                                <a:pt x="1" y="181"/>
                              </a:lnTo>
                              <a:lnTo>
                                <a:pt x="6" y="162"/>
                              </a:lnTo>
                              <a:lnTo>
                                <a:pt x="12" y="144"/>
                              </a:lnTo>
                              <a:lnTo>
                                <a:pt x="22" y="125"/>
                              </a:lnTo>
                              <a:lnTo>
                                <a:pt x="32" y="107"/>
                              </a:lnTo>
                              <a:lnTo>
                                <a:pt x="45" y="89"/>
                              </a:lnTo>
                              <a:lnTo>
                                <a:pt x="60" y="73"/>
                              </a:lnTo>
                              <a:lnTo>
                                <a:pt x="76" y="57"/>
                              </a:lnTo>
                              <a:lnTo>
                                <a:pt x="93" y="44"/>
                              </a:lnTo>
                              <a:lnTo>
                                <a:pt x="127" y="21"/>
                              </a:lnTo>
                              <a:lnTo>
                                <a:pt x="149" y="12"/>
                              </a:lnTo>
                              <a:lnTo>
                                <a:pt x="170" y="3"/>
                              </a:lnTo>
                              <a:lnTo>
                                <a:pt x="190" y="0"/>
                              </a:lnTo>
                              <a:lnTo>
                                <a:pt x="205" y="0"/>
                              </a:lnTo>
                              <a:lnTo>
                                <a:pt x="216" y="2"/>
                              </a:lnTo>
                              <a:lnTo>
                                <a:pt x="228" y="6"/>
                              </a:lnTo>
                              <a:lnTo>
                                <a:pt x="237" y="12"/>
                              </a:lnTo>
                              <a:lnTo>
                                <a:pt x="246" y="20"/>
                              </a:lnTo>
                              <a:lnTo>
                                <a:pt x="251" y="24"/>
                              </a:lnTo>
                              <a:lnTo>
                                <a:pt x="194" y="77"/>
                              </a:lnTo>
                              <a:lnTo>
                                <a:pt x="186" y="67"/>
                              </a:lnTo>
                              <a:lnTo>
                                <a:pt x="174" y="63"/>
                              </a:lnTo>
                              <a:lnTo>
                                <a:pt x="161" y="61"/>
                              </a:lnTo>
                              <a:lnTo>
                                <a:pt x="147" y="64"/>
                              </a:lnTo>
                              <a:lnTo>
                                <a:pt x="131" y="70"/>
                              </a:lnTo>
                              <a:lnTo>
                                <a:pt x="117" y="79"/>
                              </a:lnTo>
                              <a:lnTo>
                                <a:pt x="107" y="86"/>
                              </a:lnTo>
                              <a:lnTo>
                                <a:pt x="96" y="95"/>
                              </a:lnTo>
                              <a:lnTo>
                                <a:pt x="87" y="104"/>
                              </a:lnTo>
                              <a:lnTo>
                                <a:pt x="80" y="116"/>
                              </a:lnTo>
                              <a:lnTo>
                                <a:pt x="73" y="126"/>
                              </a:lnTo>
                              <a:lnTo>
                                <a:pt x="68" y="138"/>
                              </a:lnTo>
                              <a:lnTo>
                                <a:pt x="65" y="150"/>
                              </a:lnTo>
                              <a:lnTo>
                                <a:pt x="63" y="160"/>
                              </a:lnTo>
                              <a:lnTo>
                                <a:pt x="63" y="182"/>
                              </a:lnTo>
                              <a:lnTo>
                                <a:pt x="66" y="202"/>
                              </a:lnTo>
                              <a:lnTo>
                                <a:pt x="69" y="211"/>
                              </a:lnTo>
                              <a:lnTo>
                                <a:pt x="78" y="231"/>
                              </a:lnTo>
                              <a:lnTo>
                                <a:pt x="89" y="248"/>
                              </a:lnTo>
                              <a:lnTo>
                                <a:pt x="101" y="258"/>
                              </a:lnTo>
                              <a:lnTo>
                                <a:pt x="115" y="263"/>
                              </a:lnTo>
                              <a:lnTo>
                                <a:pt x="129" y="263"/>
                              </a:lnTo>
                              <a:lnTo>
                                <a:pt x="143" y="261"/>
                              </a:lnTo>
                              <a:lnTo>
                                <a:pt x="157" y="255"/>
                              </a:lnTo>
                              <a:lnTo>
                                <a:pt x="172" y="246"/>
                              </a:lnTo>
                              <a:lnTo>
                                <a:pt x="180" y="240"/>
                              </a:lnTo>
                              <a:lnTo>
                                <a:pt x="189" y="233"/>
                              </a:lnTo>
                              <a:lnTo>
                                <a:pt x="196" y="225"/>
                              </a:lnTo>
                              <a:lnTo>
                                <a:pt x="202" y="217"/>
                              </a:lnTo>
                              <a:lnTo>
                                <a:pt x="208" y="208"/>
                              </a:lnTo>
                              <a:lnTo>
                                <a:pt x="213" y="198"/>
                              </a:lnTo>
                              <a:lnTo>
                                <a:pt x="216" y="190"/>
                              </a:lnTo>
                              <a:lnTo>
                                <a:pt x="218" y="181"/>
                              </a:lnTo>
                              <a:lnTo>
                                <a:pt x="221" y="165"/>
                              </a:lnTo>
                              <a:lnTo>
                                <a:pt x="221" y="150"/>
                              </a:lnTo>
                              <a:close/>
                            </a:path>
                          </a:pathLst>
                        </a:custGeom>
                        <a:solidFill>
                          <a:srgbClr val="007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3"/>
                      <wps:cNvSpPr>
                        <a:spLocks/>
                      </wps:cNvSpPr>
                      <wps:spPr bwMode="auto">
                        <a:xfrm>
                          <a:off x="7043" y="5898"/>
                          <a:ext cx="1395" cy="56"/>
                        </a:xfrm>
                        <a:custGeom>
                          <a:avLst/>
                          <a:gdLst>
                            <a:gd name="T0" fmla="*/ 18 w 1395"/>
                            <a:gd name="T1" fmla="*/ 16 h 56"/>
                            <a:gd name="T2" fmla="*/ 104 w 1395"/>
                            <a:gd name="T3" fmla="*/ 9 h 56"/>
                            <a:gd name="T4" fmla="*/ 190 w 1395"/>
                            <a:gd name="T5" fmla="*/ 4 h 56"/>
                            <a:gd name="T6" fmla="*/ 276 w 1395"/>
                            <a:gd name="T7" fmla="*/ 0 h 56"/>
                            <a:gd name="T8" fmla="*/ 362 w 1395"/>
                            <a:gd name="T9" fmla="*/ 0 h 56"/>
                            <a:gd name="T10" fmla="*/ 448 w 1395"/>
                            <a:gd name="T11" fmla="*/ 1 h 56"/>
                            <a:gd name="T12" fmla="*/ 534 w 1395"/>
                            <a:gd name="T13" fmla="*/ 4 h 56"/>
                            <a:gd name="T14" fmla="*/ 620 w 1395"/>
                            <a:gd name="T15" fmla="*/ 9 h 56"/>
                            <a:gd name="T16" fmla="*/ 706 w 1395"/>
                            <a:gd name="T17" fmla="*/ 18 h 56"/>
                            <a:gd name="T18" fmla="*/ 766 w 1395"/>
                            <a:gd name="T19" fmla="*/ 21 h 56"/>
                            <a:gd name="T20" fmla="*/ 887 w 1395"/>
                            <a:gd name="T21" fmla="*/ 23 h 56"/>
                            <a:gd name="T22" fmla="*/ 948 w 1395"/>
                            <a:gd name="T23" fmla="*/ 22 h 56"/>
                            <a:gd name="T24" fmla="*/ 1009 w 1395"/>
                            <a:gd name="T25" fmla="*/ 20 h 56"/>
                            <a:gd name="T26" fmla="*/ 1069 w 1395"/>
                            <a:gd name="T27" fmla="*/ 16 h 56"/>
                            <a:gd name="T28" fmla="*/ 1129 w 1395"/>
                            <a:gd name="T29" fmla="*/ 12 h 56"/>
                            <a:gd name="T30" fmla="*/ 1189 w 1395"/>
                            <a:gd name="T31" fmla="*/ 5 h 56"/>
                            <a:gd name="T32" fmla="*/ 1231 w 1395"/>
                            <a:gd name="T33" fmla="*/ 2 h 56"/>
                            <a:gd name="T34" fmla="*/ 1273 w 1395"/>
                            <a:gd name="T35" fmla="*/ 2 h 56"/>
                            <a:gd name="T36" fmla="*/ 1315 w 1395"/>
                            <a:gd name="T37" fmla="*/ 5 h 56"/>
                            <a:gd name="T38" fmla="*/ 1357 w 1395"/>
                            <a:gd name="T39" fmla="*/ 8 h 56"/>
                            <a:gd name="T40" fmla="*/ 1373 w 1395"/>
                            <a:gd name="T41" fmla="*/ 11 h 56"/>
                            <a:gd name="T42" fmla="*/ 1382 w 1395"/>
                            <a:gd name="T43" fmla="*/ 14 h 56"/>
                            <a:gd name="T44" fmla="*/ 1392 w 1395"/>
                            <a:gd name="T45" fmla="*/ 21 h 56"/>
                            <a:gd name="T46" fmla="*/ 1394 w 1395"/>
                            <a:gd name="T47" fmla="*/ 26 h 56"/>
                            <a:gd name="T48" fmla="*/ 1395 w 1395"/>
                            <a:gd name="T49" fmla="*/ 29 h 56"/>
                            <a:gd name="T50" fmla="*/ 1394 w 1395"/>
                            <a:gd name="T51" fmla="*/ 34 h 56"/>
                            <a:gd name="T52" fmla="*/ 1391 w 1395"/>
                            <a:gd name="T53" fmla="*/ 38 h 56"/>
                            <a:gd name="T54" fmla="*/ 1386 w 1395"/>
                            <a:gd name="T55" fmla="*/ 42 h 56"/>
                            <a:gd name="T56" fmla="*/ 1360 w 1395"/>
                            <a:gd name="T57" fmla="*/ 44 h 56"/>
                            <a:gd name="T58" fmla="*/ 1357 w 1395"/>
                            <a:gd name="T59" fmla="*/ 44 h 56"/>
                            <a:gd name="T60" fmla="*/ 1306 w 1395"/>
                            <a:gd name="T61" fmla="*/ 43 h 56"/>
                            <a:gd name="T62" fmla="*/ 1254 w 1395"/>
                            <a:gd name="T63" fmla="*/ 40 h 56"/>
                            <a:gd name="T64" fmla="*/ 1212 w 1395"/>
                            <a:gd name="T65" fmla="*/ 40 h 56"/>
                            <a:gd name="T66" fmla="*/ 1058 w 1395"/>
                            <a:gd name="T67" fmla="*/ 51 h 56"/>
                            <a:gd name="T68" fmla="*/ 989 w 1395"/>
                            <a:gd name="T69" fmla="*/ 54 h 56"/>
                            <a:gd name="T70" fmla="*/ 850 w 1395"/>
                            <a:gd name="T71" fmla="*/ 56 h 56"/>
                            <a:gd name="T72" fmla="*/ 781 w 1395"/>
                            <a:gd name="T73" fmla="*/ 55 h 56"/>
                            <a:gd name="T74" fmla="*/ 712 w 1395"/>
                            <a:gd name="T75" fmla="*/ 52 h 56"/>
                            <a:gd name="T76" fmla="*/ 574 w 1395"/>
                            <a:gd name="T77" fmla="*/ 43 h 56"/>
                            <a:gd name="T78" fmla="*/ 504 w 1395"/>
                            <a:gd name="T79" fmla="*/ 36 h 56"/>
                            <a:gd name="T80" fmla="*/ 447 w 1395"/>
                            <a:gd name="T81" fmla="*/ 34 h 56"/>
                            <a:gd name="T82" fmla="*/ 389 w 1395"/>
                            <a:gd name="T83" fmla="*/ 31 h 56"/>
                            <a:gd name="T84" fmla="*/ 331 w 1395"/>
                            <a:gd name="T85" fmla="*/ 30 h 56"/>
                            <a:gd name="T86" fmla="*/ 215 w 1395"/>
                            <a:gd name="T87" fmla="*/ 33 h 56"/>
                            <a:gd name="T88" fmla="*/ 157 w 1395"/>
                            <a:gd name="T89" fmla="*/ 36 h 56"/>
                            <a:gd name="T90" fmla="*/ 98 w 1395"/>
                            <a:gd name="T91" fmla="*/ 41 h 56"/>
                            <a:gd name="T92" fmla="*/ 41 w 1395"/>
                            <a:gd name="T93" fmla="*/ 47 h 56"/>
                            <a:gd name="T94" fmla="*/ 28 w 1395"/>
                            <a:gd name="T95" fmla="*/ 48 h 56"/>
                            <a:gd name="T96" fmla="*/ 23 w 1395"/>
                            <a:gd name="T97" fmla="*/ 48 h 56"/>
                            <a:gd name="T98" fmla="*/ 17 w 1395"/>
                            <a:gd name="T99" fmla="*/ 47 h 56"/>
                            <a:gd name="T100" fmla="*/ 11 w 1395"/>
                            <a:gd name="T101" fmla="*/ 45 h 56"/>
                            <a:gd name="T102" fmla="*/ 6 w 1395"/>
                            <a:gd name="T103" fmla="*/ 42 h 56"/>
                            <a:gd name="T104" fmla="*/ 2 w 1395"/>
                            <a:gd name="T105" fmla="*/ 37 h 56"/>
                            <a:gd name="T106" fmla="*/ 0 w 1395"/>
                            <a:gd name="T107" fmla="*/ 31 h 56"/>
                            <a:gd name="T108" fmla="*/ 2 w 1395"/>
                            <a:gd name="T109" fmla="*/ 26 h 56"/>
                            <a:gd name="T110" fmla="*/ 6 w 1395"/>
                            <a:gd name="T111" fmla="*/ 21 h 56"/>
                            <a:gd name="T112" fmla="*/ 14 w 1395"/>
                            <a:gd name="T113" fmla="*/ 18 h 56"/>
                            <a:gd name="T114" fmla="*/ 18 w 1395"/>
                            <a:gd name="T115" fmla="*/ 16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95" h="56">
                              <a:moveTo>
                                <a:pt x="18" y="16"/>
                              </a:moveTo>
                              <a:lnTo>
                                <a:pt x="104" y="9"/>
                              </a:lnTo>
                              <a:lnTo>
                                <a:pt x="190" y="4"/>
                              </a:lnTo>
                              <a:lnTo>
                                <a:pt x="276" y="0"/>
                              </a:lnTo>
                              <a:lnTo>
                                <a:pt x="362" y="0"/>
                              </a:lnTo>
                              <a:lnTo>
                                <a:pt x="448" y="1"/>
                              </a:lnTo>
                              <a:lnTo>
                                <a:pt x="534" y="4"/>
                              </a:lnTo>
                              <a:lnTo>
                                <a:pt x="620" y="9"/>
                              </a:lnTo>
                              <a:lnTo>
                                <a:pt x="706" y="18"/>
                              </a:lnTo>
                              <a:lnTo>
                                <a:pt x="766" y="21"/>
                              </a:lnTo>
                              <a:lnTo>
                                <a:pt x="887" y="23"/>
                              </a:lnTo>
                              <a:lnTo>
                                <a:pt x="948" y="22"/>
                              </a:lnTo>
                              <a:lnTo>
                                <a:pt x="1009" y="20"/>
                              </a:lnTo>
                              <a:lnTo>
                                <a:pt x="1069" y="16"/>
                              </a:lnTo>
                              <a:lnTo>
                                <a:pt x="1129" y="12"/>
                              </a:lnTo>
                              <a:lnTo>
                                <a:pt x="1189" y="5"/>
                              </a:lnTo>
                              <a:lnTo>
                                <a:pt x="1231" y="2"/>
                              </a:lnTo>
                              <a:lnTo>
                                <a:pt x="1273" y="2"/>
                              </a:lnTo>
                              <a:lnTo>
                                <a:pt x="1315" y="5"/>
                              </a:lnTo>
                              <a:lnTo>
                                <a:pt x="1357" y="8"/>
                              </a:lnTo>
                              <a:lnTo>
                                <a:pt x="1373" y="11"/>
                              </a:lnTo>
                              <a:lnTo>
                                <a:pt x="1382" y="14"/>
                              </a:lnTo>
                              <a:lnTo>
                                <a:pt x="1392" y="21"/>
                              </a:lnTo>
                              <a:lnTo>
                                <a:pt x="1394" y="26"/>
                              </a:lnTo>
                              <a:lnTo>
                                <a:pt x="1395" y="29"/>
                              </a:lnTo>
                              <a:lnTo>
                                <a:pt x="1394" y="34"/>
                              </a:lnTo>
                              <a:lnTo>
                                <a:pt x="1391" y="38"/>
                              </a:lnTo>
                              <a:lnTo>
                                <a:pt x="1386" y="42"/>
                              </a:lnTo>
                              <a:lnTo>
                                <a:pt x="1360" y="44"/>
                              </a:lnTo>
                              <a:lnTo>
                                <a:pt x="1357" y="44"/>
                              </a:lnTo>
                              <a:lnTo>
                                <a:pt x="1306" y="43"/>
                              </a:lnTo>
                              <a:lnTo>
                                <a:pt x="1254" y="40"/>
                              </a:lnTo>
                              <a:lnTo>
                                <a:pt x="1212" y="40"/>
                              </a:lnTo>
                              <a:lnTo>
                                <a:pt x="1058" y="51"/>
                              </a:lnTo>
                              <a:lnTo>
                                <a:pt x="989" y="54"/>
                              </a:lnTo>
                              <a:lnTo>
                                <a:pt x="850" y="56"/>
                              </a:lnTo>
                              <a:lnTo>
                                <a:pt x="781" y="55"/>
                              </a:lnTo>
                              <a:lnTo>
                                <a:pt x="712" y="52"/>
                              </a:lnTo>
                              <a:lnTo>
                                <a:pt x="574" y="43"/>
                              </a:lnTo>
                              <a:lnTo>
                                <a:pt x="504" y="36"/>
                              </a:lnTo>
                              <a:lnTo>
                                <a:pt x="447" y="34"/>
                              </a:lnTo>
                              <a:lnTo>
                                <a:pt x="389" y="31"/>
                              </a:lnTo>
                              <a:lnTo>
                                <a:pt x="331" y="30"/>
                              </a:lnTo>
                              <a:lnTo>
                                <a:pt x="215" y="33"/>
                              </a:lnTo>
                              <a:lnTo>
                                <a:pt x="157" y="36"/>
                              </a:lnTo>
                              <a:lnTo>
                                <a:pt x="98" y="41"/>
                              </a:lnTo>
                              <a:lnTo>
                                <a:pt x="41" y="47"/>
                              </a:lnTo>
                              <a:lnTo>
                                <a:pt x="28" y="48"/>
                              </a:lnTo>
                              <a:lnTo>
                                <a:pt x="23" y="48"/>
                              </a:lnTo>
                              <a:lnTo>
                                <a:pt x="17" y="47"/>
                              </a:lnTo>
                              <a:lnTo>
                                <a:pt x="11" y="45"/>
                              </a:lnTo>
                              <a:lnTo>
                                <a:pt x="6" y="42"/>
                              </a:lnTo>
                              <a:lnTo>
                                <a:pt x="2" y="37"/>
                              </a:lnTo>
                              <a:lnTo>
                                <a:pt x="0" y="31"/>
                              </a:lnTo>
                              <a:lnTo>
                                <a:pt x="2" y="26"/>
                              </a:lnTo>
                              <a:lnTo>
                                <a:pt x="6" y="21"/>
                              </a:lnTo>
                              <a:lnTo>
                                <a:pt x="14" y="18"/>
                              </a:lnTo>
                              <a:lnTo>
                                <a:pt x="18"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94"/>
                      <wps:cNvSpPr>
                        <a:spLocks/>
                      </wps:cNvSpPr>
                      <wps:spPr bwMode="auto">
                        <a:xfrm>
                          <a:off x="7318" y="6053"/>
                          <a:ext cx="1084" cy="56"/>
                        </a:xfrm>
                        <a:custGeom>
                          <a:avLst/>
                          <a:gdLst>
                            <a:gd name="T0" fmla="*/ 14 w 1084"/>
                            <a:gd name="T1" fmla="*/ 17 h 56"/>
                            <a:gd name="T2" fmla="*/ 79 w 1084"/>
                            <a:gd name="T3" fmla="*/ 10 h 56"/>
                            <a:gd name="T4" fmla="*/ 144 w 1084"/>
                            <a:gd name="T5" fmla="*/ 4 h 56"/>
                            <a:gd name="T6" fmla="*/ 209 w 1084"/>
                            <a:gd name="T7" fmla="*/ 1 h 56"/>
                            <a:gd name="T8" fmla="*/ 274 w 1084"/>
                            <a:gd name="T9" fmla="*/ 0 h 56"/>
                            <a:gd name="T10" fmla="*/ 340 w 1084"/>
                            <a:gd name="T11" fmla="*/ 1 h 56"/>
                            <a:gd name="T12" fmla="*/ 405 w 1084"/>
                            <a:gd name="T13" fmla="*/ 4 h 56"/>
                            <a:gd name="T14" fmla="*/ 470 w 1084"/>
                            <a:gd name="T15" fmla="*/ 9 h 56"/>
                            <a:gd name="T16" fmla="*/ 534 w 1084"/>
                            <a:gd name="T17" fmla="*/ 17 h 56"/>
                            <a:gd name="T18" fmla="*/ 583 w 1084"/>
                            <a:gd name="T19" fmla="*/ 20 h 56"/>
                            <a:gd name="T20" fmla="*/ 631 w 1084"/>
                            <a:gd name="T21" fmla="*/ 23 h 56"/>
                            <a:gd name="T22" fmla="*/ 678 w 1084"/>
                            <a:gd name="T23" fmla="*/ 24 h 56"/>
                            <a:gd name="T24" fmla="*/ 775 w 1084"/>
                            <a:gd name="T25" fmla="*/ 22 h 56"/>
                            <a:gd name="T26" fmla="*/ 823 w 1084"/>
                            <a:gd name="T27" fmla="*/ 18 h 56"/>
                            <a:gd name="T28" fmla="*/ 918 w 1084"/>
                            <a:gd name="T29" fmla="*/ 6 h 56"/>
                            <a:gd name="T30" fmla="*/ 952 w 1084"/>
                            <a:gd name="T31" fmla="*/ 3 h 56"/>
                            <a:gd name="T32" fmla="*/ 986 w 1084"/>
                            <a:gd name="T33" fmla="*/ 3 h 56"/>
                            <a:gd name="T34" fmla="*/ 1020 w 1084"/>
                            <a:gd name="T35" fmla="*/ 4 h 56"/>
                            <a:gd name="T36" fmla="*/ 1055 w 1084"/>
                            <a:gd name="T37" fmla="*/ 9 h 56"/>
                            <a:gd name="T38" fmla="*/ 1066 w 1084"/>
                            <a:gd name="T39" fmla="*/ 11 h 56"/>
                            <a:gd name="T40" fmla="*/ 1067 w 1084"/>
                            <a:gd name="T41" fmla="*/ 11 h 56"/>
                            <a:gd name="T42" fmla="*/ 1073 w 1084"/>
                            <a:gd name="T43" fmla="*/ 13 h 56"/>
                            <a:gd name="T44" fmla="*/ 1078 w 1084"/>
                            <a:gd name="T45" fmla="*/ 16 h 56"/>
                            <a:gd name="T46" fmla="*/ 1082 w 1084"/>
                            <a:gd name="T47" fmla="*/ 20 h 56"/>
                            <a:gd name="T48" fmla="*/ 1083 w 1084"/>
                            <a:gd name="T49" fmla="*/ 25 h 56"/>
                            <a:gd name="T50" fmla="*/ 1084 w 1084"/>
                            <a:gd name="T51" fmla="*/ 31 h 56"/>
                            <a:gd name="T52" fmla="*/ 1083 w 1084"/>
                            <a:gd name="T53" fmla="*/ 35 h 56"/>
                            <a:gd name="T54" fmla="*/ 1078 w 1084"/>
                            <a:gd name="T55" fmla="*/ 42 h 56"/>
                            <a:gd name="T56" fmla="*/ 1058 w 1084"/>
                            <a:gd name="T57" fmla="*/ 45 h 56"/>
                            <a:gd name="T58" fmla="*/ 1055 w 1084"/>
                            <a:gd name="T59" fmla="*/ 45 h 56"/>
                            <a:gd name="T60" fmla="*/ 1016 w 1084"/>
                            <a:gd name="T61" fmla="*/ 44 h 56"/>
                            <a:gd name="T62" fmla="*/ 976 w 1084"/>
                            <a:gd name="T63" fmla="*/ 40 h 56"/>
                            <a:gd name="T64" fmla="*/ 972 w 1084"/>
                            <a:gd name="T65" fmla="*/ 40 h 56"/>
                            <a:gd name="T66" fmla="*/ 923 w 1084"/>
                            <a:gd name="T67" fmla="*/ 41 h 56"/>
                            <a:gd name="T68" fmla="*/ 874 w 1084"/>
                            <a:gd name="T69" fmla="*/ 46 h 56"/>
                            <a:gd name="T70" fmla="*/ 817 w 1084"/>
                            <a:gd name="T71" fmla="*/ 52 h 56"/>
                            <a:gd name="T72" fmla="*/ 760 w 1084"/>
                            <a:gd name="T73" fmla="*/ 55 h 56"/>
                            <a:gd name="T74" fmla="*/ 702 w 1084"/>
                            <a:gd name="T75" fmla="*/ 56 h 56"/>
                            <a:gd name="T76" fmla="*/ 644 w 1084"/>
                            <a:gd name="T77" fmla="*/ 56 h 56"/>
                            <a:gd name="T78" fmla="*/ 587 w 1084"/>
                            <a:gd name="T79" fmla="*/ 54 h 56"/>
                            <a:gd name="T80" fmla="*/ 529 w 1084"/>
                            <a:gd name="T81" fmla="*/ 51 h 56"/>
                            <a:gd name="T82" fmla="*/ 472 w 1084"/>
                            <a:gd name="T83" fmla="*/ 46 h 56"/>
                            <a:gd name="T84" fmla="*/ 415 w 1084"/>
                            <a:gd name="T85" fmla="*/ 39 h 56"/>
                            <a:gd name="T86" fmla="*/ 319 w 1084"/>
                            <a:gd name="T87" fmla="*/ 32 h 56"/>
                            <a:gd name="T88" fmla="*/ 271 w 1084"/>
                            <a:gd name="T89" fmla="*/ 31 h 56"/>
                            <a:gd name="T90" fmla="*/ 224 w 1084"/>
                            <a:gd name="T91" fmla="*/ 31 h 56"/>
                            <a:gd name="T92" fmla="*/ 176 w 1084"/>
                            <a:gd name="T93" fmla="*/ 33 h 56"/>
                            <a:gd name="T94" fmla="*/ 128 w 1084"/>
                            <a:gd name="T95" fmla="*/ 37 h 56"/>
                            <a:gd name="T96" fmla="*/ 80 w 1084"/>
                            <a:gd name="T97" fmla="*/ 41 h 56"/>
                            <a:gd name="T98" fmla="*/ 33 w 1084"/>
                            <a:gd name="T99" fmla="*/ 47 h 56"/>
                            <a:gd name="T100" fmla="*/ 21 w 1084"/>
                            <a:gd name="T101" fmla="*/ 48 h 56"/>
                            <a:gd name="T102" fmla="*/ 18 w 1084"/>
                            <a:gd name="T103" fmla="*/ 48 h 56"/>
                            <a:gd name="T104" fmla="*/ 12 w 1084"/>
                            <a:gd name="T105" fmla="*/ 47 h 56"/>
                            <a:gd name="T106" fmla="*/ 6 w 1084"/>
                            <a:gd name="T107" fmla="*/ 44 h 56"/>
                            <a:gd name="T108" fmla="*/ 2 w 1084"/>
                            <a:gd name="T109" fmla="*/ 39 h 56"/>
                            <a:gd name="T110" fmla="*/ 0 w 1084"/>
                            <a:gd name="T111" fmla="*/ 34 h 56"/>
                            <a:gd name="T112" fmla="*/ 1 w 1084"/>
                            <a:gd name="T113" fmla="*/ 29 h 56"/>
                            <a:gd name="T114" fmla="*/ 4 w 1084"/>
                            <a:gd name="T115" fmla="*/ 23 h 56"/>
                            <a:gd name="T116" fmla="*/ 5 w 1084"/>
                            <a:gd name="T117" fmla="*/ 23 h 56"/>
                            <a:gd name="T118" fmla="*/ 14 w 1084"/>
                            <a:gd name="T119" fmla="*/ 17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084" h="56">
                              <a:moveTo>
                                <a:pt x="14" y="17"/>
                              </a:moveTo>
                              <a:lnTo>
                                <a:pt x="79" y="10"/>
                              </a:lnTo>
                              <a:lnTo>
                                <a:pt x="144" y="4"/>
                              </a:lnTo>
                              <a:lnTo>
                                <a:pt x="209" y="1"/>
                              </a:lnTo>
                              <a:lnTo>
                                <a:pt x="274" y="0"/>
                              </a:lnTo>
                              <a:lnTo>
                                <a:pt x="340" y="1"/>
                              </a:lnTo>
                              <a:lnTo>
                                <a:pt x="405" y="4"/>
                              </a:lnTo>
                              <a:lnTo>
                                <a:pt x="470" y="9"/>
                              </a:lnTo>
                              <a:lnTo>
                                <a:pt x="534" y="17"/>
                              </a:lnTo>
                              <a:lnTo>
                                <a:pt x="583" y="20"/>
                              </a:lnTo>
                              <a:lnTo>
                                <a:pt x="631" y="23"/>
                              </a:lnTo>
                              <a:lnTo>
                                <a:pt x="678" y="24"/>
                              </a:lnTo>
                              <a:lnTo>
                                <a:pt x="775" y="22"/>
                              </a:lnTo>
                              <a:lnTo>
                                <a:pt x="823" y="18"/>
                              </a:lnTo>
                              <a:lnTo>
                                <a:pt x="918" y="6"/>
                              </a:lnTo>
                              <a:lnTo>
                                <a:pt x="952" y="3"/>
                              </a:lnTo>
                              <a:lnTo>
                                <a:pt x="986" y="3"/>
                              </a:lnTo>
                              <a:lnTo>
                                <a:pt x="1020" y="4"/>
                              </a:lnTo>
                              <a:lnTo>
                                <a:pt x="1055" y="9"/>
                              </a:lnTo>
                              <a:lnTo>
                                <a:pt x="1066" y="11"/>
                              </a:lnTo>
                              <a:lnTo>
                                <a:pt x="1067" y="11"/>
                              </a:lnTo>
                              <a:lnTo>
                                <a:pt x="1073" y="13"/>
                              </a:lnTo>
                              <a:lnTo>
                                <a:pt x="1078" y="16"/>
                              </a:lnTo>
                              <a:lnTo>
                                <a:pt x="1082" y="20"/>
                              </a:lnTo>
                              <a:lnTo>
                                <a:pt x="1083" y="25"/>
                              </a:lnTo>
                              <a:lnTo>
                                <a:pt x="1084" y="31"/>
                              </a:lnTo>
                              <a:lnTo>
                                <a:pt x="1083" y="35"/>
                              </a:lnTo>
                              <a:lnTo>
                                <a:pt x="1078" y="42"/>
                              </a:lnTo>
                              <a:lnTo>
                                <a:pt x="1058" y="45"/>
                              </a:lnTo>
                              <a:lnTo>
                                <a:pt x="1055" y="45"/>
                              </a:lnTo>
                              <a:lnTo>
                                <a:pt x="1016" y="44"/>
                              </a:lnTo>
                              <a:lnTo>
                                <a:pt x="976" y="40"/>
                              </a:lnTo>
                              <a:lnTo>
                                <a:pt x="972" y="40"/>
                              </a:lnTo>
                              <a:lnTo>
                                <a:pt x="923" y="41"/>
                              </a:lnTo>
                              <a:lnTo>
                                <a:pt x="874" y="46"/>
                              </a:lnTo>
                              <a:lnTo>
                                <a:pt x="817" y="52"/>
                              </a:lnTo>
                              <a:lnTo>
                                <a:pt x="760" y="55"/>
                              </a:lnTo>
                              <a:lnTo>
                                <a:pt x="702" y="56"/>
                              </a:lnTo>
                              <a:lnTo>
                                <a:pt x="644" y="56"/>
                              </a:lnTo>
                              <a:lnTo>
                                <a:pt x="587" y="54"/>
                              </a:lnTo>
                              <a:lnTo>
                                <a:pt x="529" y="51"/>
                              </a:lnTo>
                              <a:lnTo>
                                <a:pt x="472" y="46"/>
                              </a:lnTo>
                              <a:lnTo>
                                <a:pt x="415" y="39"/>
                              </a:lnTo>
                              <a:lnTo>
                                <a:pt x="319" y="32"/>
                              </a:lnTo>
                              <a:lnTo>
                                <a:pt x="271" y="31"/>
                              </a:lnTo>
                              <a:lnTo>
                                <a:pt x="224" y="31"/>
                              </a:lnTo>
                              <a:lnTo>
                                <a:pt x="176" y="33"/>
                              </a:lnTo>
                              <a:lnTo>
                                <a:pt x="128" y="37"/>
                              </a:lnTo>
                              <a:lnTo>
                                <a:pt x="80" y="41"/>
                              </a:lnTo>
                              <a:lnTo>
                                <a:pt x="33" y="47"/>
                              </a:lnTo>
                              <a:lnTo>
                                <a:pt x="21" y="48"/>
                              </a:lnTo>
                              <a:lnTo>
                                <a:pt x="18" y="48"/>
                              </a:lnTo>
                              <a:lnTo>
                                <a:pt x="12" y="47"/>
                              </a:lnTo>
                              <a:lnTo>
                                <a:pt x="6" y="44"/>
                              </a:lnTo>
                              <a:lnTo>
                                <a:pt x="2" y="39"/>
                              </a:lnTo>
                              <a:lnTo>
                                <a:pt x="0" y="34"/>
                              </a:lnTo>
                              <a:lnTo>
                                <a:pt x="1" y="29"/>
                              </a:lnTo>
                              <a:lnTo>
                                <a:pt x="4" y="23"/>
                              </a:lnTo>
                              <a:lnTo>
                                <a:pt x="5" y="23"/>
                              </a:lnTo>
                              <a:lnTo>
                                <a:pt x="14"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5"/>
                      <wps:cNvSpPr>
                        <a:spLocks noEditPoints="1"/>
                      </wps:cNvSpPr>
                      <wps:spPr bwMode="auto">
                        <a:xfrm>
                          <a:off x="9149" y="5444"/>
                          <a:ext cx="243" cy="257"/>
                        </a:xfrm>
                        <a:custGeom>
                          <a:avLst/>
                          <a:gdLst>
                            <a:gd name="T0" fmla="*/ 168 w 243"/>
                            <a:gd name="T1" fmla="*/ 0 h 257"/>
                            <a:gd name="T2" fmla="*/ 184 w 243"/>
                            <a:gd name="T3" fmla="*/ 57 h 257"/>
                            <a:gd name="T4" fmla="*/ 146 w 243"/>
                            <a:gd name="T5" fmla="*/ 92 h 257"/>
                            <a:gd name="T6" fmla="*/ 175 w 243"/>
                            <a:gd name="T7" fmla="*/ 194 h 257"/>
                            <a:gd name="T8" fmla="*/ 227 w 243"/>
                            <a:gd name="T9" fmla="*/ 202 h 257"/>
                            <a:gd name="T10" fmla="*/ 243 w 243"/>
                            <a:gd name="T11" fmla="*/ 257 h 257"/>
                            <a:gd name="T12" fmla="*/ 16 w 243"/>
                            <a:gd name="T13" fmla="*/ 216 h 257"/>
                            <a:gd name="T14" fmla="*/ 0 w 243"/>
                            <a:gd name="T15" fmla="*/ 162 h 257"/>
                            <a:gd name="T16" fmla="*/ 168 w 243"/>
                            <a:gd name="T17" fmla="*/ 0 h 257"/>
                            <a:gd name="T18" fmla="*/ 117 w 243"/>
                            <a:gd name="T19" fmla="*/ 119 h 257"/>
                            <a:gd name="T20" fmla="*/ 54 w 243"/>
                            <a:gd name="T21" fmla="*/ 176 h 257"/>
                            <a:gd name="T22" fmla="*/ 138 w 243"/>
                            <a:gd name="T23" fmla="*/ 188 h 257"/>
                            <a:gd name="T24" fmla="*/ 117 w 243"/>
                            <a:gd name="T25" fmla="*/ 119 h 2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43" h="257">
                              <a:moveTo>
                                <a:pt x="168" y="0"/>
                              </a:moveTo>
                              <a:lnTo>
                                <a:pt x="184" y="57"/>
                              </a:lnTo>
                              <a:lnTo>
                                <a:pt x="146" y="92"/>
                              </a:lnTo>
                              <a:lnTo>
                                <a:pt x="175" y="194"/>
                              </a:lnTo>
                              <a:lnTo>
                                <a:pt x="227" y="202"/>
                              </a:lnTo>
                              <a:lnTo>
                                <a:pt x="243" y="257"/>
                              </a:lnTo>
                              <a:lnTo>
                                <a:pt x="16" y="216"/>
                              </a:lnTo>
                              <a:lnTo>
                                <a:pt x="0" y="162"/>
                              </a:lnTo>
                              <a:lnTo>
                                <a:pt x="168" y="0"/>
                              </a:lnTo>
                              <a:close/>
                              <a:moveTo>
                                <a:pt x="117" y="119"/>
                              </a:moveTo>
                              <a:lnTo>
                                <a:pt x="54" y="176"/>
                              </a:lnTo>
                              <a:lnTo>
                                <a:pt x="138" y="188"/>
                              </a:lnTo>
                              <a:lnTo>
                                <a:pt x="117" y="1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96"/>
                      <wps:cNvSpPr>
                        <a:spLocks/>
                      </wps:cNvSpPr>
                      <wps:spPr bwMode="auto">
                        <a:xfrm>
                          <a:off x="9091" y="5600"/>
                          <a:ext cx="63" cy="66"/>
                        </a:xfrm>
                        <a:custGeom>
                          <a:avLst/>
                          <a:gdLst>
                            <a:gd name="T0" fmla="*/ 63 w 63"/>
                            <a:gd name="T1" fmla="*/ 66 h 66"/>
                            <a:gd name="T2" fmla="*/ 16 w 63"/>
                            <a:gd name="T3" fmla="*/ 54 h 66"/>
                            <a:gd name="T4" fmla="*/ 0 w 63"/>
                            <a:gd name="T5" fmla="*/ 0 h 66"/>
                            <a:gd name="T6" fmla="*/ 55 w 63"/>
                            <a:gd name="T7" fmla="*/ 36 h 66"/>
                            <a:gd name="T8" fmla="*/ 63 w 63"/>
                            <a:gd name="T9" fmla="*/ 66 h 66"/>
                          </a:gdLst>
                          <a:ahLst/>
                          <a:cxnLst>
                            <a:cxn ang="0">
                              <a:pos x="T0" y="T1"/>
                            </a:cxn>
                            <a:cxn ang="0">
                              <a:pos x="T2" y="T3"/>
                            </a:cxn>
                            <a:cxn ang="0">
                              <a:pos x="T4" y="T5"/>
                            </a:cxn>
                            <a:cxn ang="0">
                              <a:pos x="T6" y="T7"/>
                            </a:cxn>
                            <a:cxn ang="0">
                              <a:pos x="T8" y="T9"/>
                            </a:cxn>
                          </a:cxnLst>
                          <a:rect l="0" t="0" r="r" b="b"/>
                          <a:pathLst>
                            <a:path w="63" h="66">
                              <a:moveTo>
                                <a:pt x="63" y="66"/>
                              </a:moveTo>
                              <a:lnTo>
                                <a:pt x="16" y="54"/>
                              </a:lnTo>
                              <a:lnTo>
                                <a:pt x="0" y="0"/>
                              </a:lnTo>
                              <a:lnTo>
                                <a:pt x="55" y="36"/>
                              </a:lnTo>
                              <a:lnTo>
                                <a:pt x="63" y="6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97"/>
                      <wps:cNvSpPr>
                        <a:spLocks/>
                      </wps:cNvSpPr>
                      <wps:spPr bwMode="auto">
                        <a:xfrm>
                          <a:off x="9137" y="5780"/>
                          <a:ext cx="250" cy="254"/>
                        </a:xfrm>
                        <a:custGeom>
                          <a:avLst/>
                          <a:gdLst>
                            <a:gd name="T0" fmla="*/ 201 w 250"/>
                            <a:gd name="T1" fmla="*/ 254 h 254"/>
                            <a:gd name="T2" fmla="*/ 0 w 250"/>
                            <a:gd name="T3" fmla="*/ 205 h 254"/>
                            <a:gd name="T4" fmla="*/ 12 w 250"/>
                            <a:gd name="T5" fmla="*/ 154 h 254"/>
                            <a:gd name="T6" fmla="*/ 172 w 250"/>
                            <a:gd name="T7" fmla="*/ 81 h 254"/>
                            <a:gd name="T8" fmla="*/ 38 w 250"/>
                            <a:gd name="T9" fmla="*/ 48 h 254"/>
                            <a:gd name="T10" fmla="*/ 50 w 250"/>
                            <a:gd name="T11" fmla="*/ 0 h 254"/>
                            <a:gd name="T12" fmla="*/ 250 w 250"/>
                            <a:gd name="T13" fmla="*/ 48 h 254"/>
                            <a:gd name="T14" fmla="*/ 238 w 250"/>
                            <a:gd name="T15" fmla="*/ 101 h 254"/>
                            <a:gd name="T16" fmla="*/ 82 w 250"/>
                            <a:gd name="T17" fmla="*/ 174 h 254"/>
                            <a:gd name="T18" fmla="*/ 212 w 250"/>
                            <a:gd name="T19" fmla="*/ 205 h 254"/>
                            <a:gd name="T20" fmla="*/ 201 w 250"/>
                            <a:gd name="T21" fmla="*/ 254 h 2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0" h="254">
                              <a:moveTo>
                                <a:pt x="201" y="254"/>
                              </a:moveTo>
                              <a:lnTo>
                                <a:pt x="0" y="205"/>
                              </a:lnTo>
                              <a:lnTo>
                                <a:pt x="12" y="154"/>
                              </a:lnTo>
                              <a:lnTo>
                                <a:pt x="172" y="81"/>
                              </a:lnTo>
                              <a:lnTo>
                                <a:pt x="38" y="48"/>
                              </a:lnTo>
                              <a:lnTo>
                                <a:pt x="50" y="0"/>
                              </a:lnTo>
                              <a:lnTo>
                                <a:pt x="250" y="48"/>
                              </a:lnTo>
                              <a:lnTo>
                                <a:pt x="238" y="101"/>
                              </a:lnTo>
                              <a:lnTo>
                                <a:pt x="82" y="174"/>
                              </a:lnTo>
                              <a:lnTo>
                                <a:pt x="212" y="205"/>
                              </a:lnTo>
                              <a:lnTo>
                                <a:pt x="201" y="2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98"/>
                      <wps:cNvSpPr>
                        <a:spLocks noEditPoints="1"/>
                      </wps:cNvSpPr>
                      <wps:spPr bwMode="auto">
                        <a:xfrm>
                          <a:off x="9022" y="6058"/>
                          <a:ext cx="255" cy="263"/>
                        </a:xfrm>
                        <a:custGeom>
                          <a:avLst/>
                          <a:gdLst>
                            <a:gd name="T0" fmla="*/ 255 w 255"/>
                            <a:gd name="T1" fmla="*/ 97 h 263"/>
                            <a:gd name="T2" fmla="*/ 210 w 255"/>
                            <a:gd name="T3" fmla="*/ 133 h 263"/>
                            <a:gd name="T4" fmla="*/ 163 w 255"/>
                            <a:gd name="T5" fmla="*/ 111 h 263"/>
                            <a:gd name="T6" fmla="*/ 80 w 255"/>
                            <a:gd name="T7" fmla="*/ 177 h 263"/>
                            <a:gd name="T8" fmla="*/ 91 w 255"/>
                            <a:gd name="T9" fmla="*/ 227 h 263"/>
                            <a:gd name="T10" fmla="*/ 47 w 255"/>
                            <a:gd name="T11" fmla="*/ 263 h 263"/>
                            <a:gd name="T12" fmla="*/ 0 w 255"/>
                            <a:gd name="T13" fmla="*/ 36 h 263"/>
                            <a:gd name="T14" fmla="*/ 44 w 255"/>
                            <a:gd name="T15" fmla="*/ 0 h 263"/>
                            <a:gd name="T16" fmla="*/ 255 w 255"/>
                            <a:gd name="T17" fmla="*/ 97 h 263"/>
                            <a:gd name="T18" fmla="*/ 127 w 255"/>
                            <a:gd name="T19" fmla="*/ 94 h 263"/>
                            <a:gd name="T20" fmla="*/ 52 w 255"/>
                            <a:gd name="T21" fmla="*/ 56 h 263"/>
                            <a:gd name="T22" fmla="*/ 71 w 255"/>
                            <a:gd name="T23" fmla="*/ 138 h 263"/>
                            <a:gd name="T24" fmla="*/ 127 w 255"/>
                            <a:gd name="T25" fmla="*/ 94 h 2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55" h="263">
                              <a:moveTo>
                                <a:pt x="255" y="97"/>
                              </a:moveTo>
                              <a:lnTo>
                                <a:pt x="210" y="133"/>
                              </a:lnTo>
                              <a:lnTo>
                                <a:pt x="163" y="111"/>
                              </a:lnTo>
                              <a:lnTo>
                                <a:pt x="80" y="177"/>
                              </a:lnTo>
                              <a:lnTo>
                                <a:pt x="91" y="227"/>
                              </a:lnTo>
                              <a:lnTo>
                                <a:pt x="47" y="263"/>
                              </a:lnTo>
                              <a:lnTo>
                                <a:pt x="0" y="36"/>
                              </a:lnTo>
                              <a:lnTo>
                                <a:pt x="44" y="0"/>
                              </a:lnTo>
                              <a:lnTo>
                                <a:pt x="255" y="97"/>
                              </a:lnTo>
                              <a:close/>
                              <a:moveTo>
                                <a:pt x="127" y="94"/>
                              </a:moveTo>
                              <a:lnTo>
                                <a:pt x="52" y="56"/>
                              </a:lnTo>
                              <a:lnTo>
                                <a:pt x="71" y="138"/>
                              </a:lnTo>
                              <a:lnTo>
                                <a:pt x="127" y="9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99"/>
                      <wps:cNvSpPr>
                        <a:spLocks noEditPoints="1"/>
                      </wps:cNvSpPr>
                      <wps:spPr bwMode="auto">
                        <a:xfrm>
                          <a:off x="8686" y="6170"/>
                          <a:ext cx="287" cy="242"/>
                        </a:xfrm>
                        <a:custGeom>
                          <a:avLst/>
                          <a:gdLst>
                            <a:gd name="T0" fmla="*/ 57 w 287"/>
                            <a:gd name="T1" fmla="*/ 242 h 242"/>
                            <a:gd name="T2" fmla="*/ 0 w 287"/>
                            <a:gd name="T3" fmla="*/ 44 h 242"/>
                            <a:gd name="T4" fmla="*/ 108 w 287"/>
                            <a:gd name="T5" fmla="*/ 11 h 242"/>
                            <a:gd name="T6" fmla="*/ 129 w 287"/>
                            <a:gd name="T7" fmla="*/ 6 h 242"/>
                            <a:gd name="T8" fmla="*/ 150 w 287"/>
                            <a:gd name="T9" fmla="*/ 2 h 242"/>
                            <a:gd name="T10" fmla="*/ 161 w 287"/>
                            <a:gd name="T11" fmla="*/ 0 h 242"/>
                            <a:gd name="T12" fmla="*/ 171 w 287"/>
                            <a:gd name="T13" fmla="*/ 0 h 242"/>
                            <a:gd name="T14" fmla="*/ 187 w 287"/>
                            <a:gd name="T15" fmla="*/ 2 h 242"/>
                            <a:gd name="T16" fmla="*/ 202 w 287"/>
                            <a:gd name="T17" fmla="*/ 8 h 242"/>
                            <a:gd name="T18" fmla="*/ 213 w 287"/>
                            <a:gd name="T19" fmla="*/ 17 h 242"/>
                            <a:gd name="T20" fmla="*/ 221 w 287"/>
                            <a:gd name="T21" fmla="*/ 28 h 242"/>
                            <a:gd name="T22" fmla="*/ 225 w 287"/>
                            <a:gd name="T23" fmla="*/ 38 h 242"/>
                            <a:gd name="T24" fmla="*/ 227 w 287"/>
                            <a:gd name="T25" fmla="*/ 47 h 242"/>
                            <a:gd name="T26" fmla="*/ 227 w 287"/>
                            <a:gd name="T27" fmla="*/ 58 h 242"/>
                            <a:gd name="T28" fmla="*/ 224 w 287"/>
                            <a:gd name="T29" fmla="*/ 68 h 242"/>
                            <a:gd name="T30" fmla="*/ 220 w 287"/>
                            <a:gd name="T31" fmla="*/ 78 h 242"/>
                            <a:gd name="T32" fmla="*/ 214 w 287"/>
                            <a:gd name="T33" fmla="*/ 86 h 242"/>
                            <a:gd name="T34" fmla="*/ 207 w 287"/>
                            <a:gd name="T35" fmla="*/ 93 h 242"/>
                            <a:gd name="T36" fmla="*/ 201 w 287"/>
                            <a:gd name="T37" fmla="*/ 98 h 242"/>
                            <a:gd name="T38" fmla="*/ 192 w 287"/>
                            <a:gd name="T39" fmla="*/ 104 h 242"/>
                            <a:gd name="T40" fmla="*/ 173 w 287"/>
                            <a:gd name="T41" fmla="*/ 112 h 242"/>
                            <a:gd name="T42" fmla="*/ 186 w 287"/>
                            <a:gd name="T43" fmla="*/ 115 h 242"/>
                            <a:gd name="T44" fmla="*/ 199 w 287"/>
                            <a:gd name="T45" fmla="*/ 119 h 242"/>
                            <a:gd name="T46" fmla="*/ 210 w 287"/>
                            <a:gd name="T47" fmla="*/ 124 h 242"/>
                            <a:gd name="T48" fmla="*/ 221 w 287"/>
                            <a:gd name="T49" fmla="*/ 130 h 242"/>
                            <a:gd name="T50" fmla="*/ 245 w 287"/>
                            <a:gd name="T51" fmla="*/ 145 h 242"/>
                            <a:gd name="T52" fmla="*/ 287 w 287"/>
                            <a:gd name="T53" fmla="*/ 175 h 242"/>
                            <a:gd name="T54" fmla="*/ 226 w 287"/>
                            <a:gd name="T55" fmla="*/ 192 h 242"/>
                            <a:gd name="T56" fmla="*/ 176 w 287"/>
                            <a:gd name="T57" fmla="*/ 160 h 242"/>
                            <a:gd name="T58" fmla="*/ 145 w 287"/>
                            <a:gd name="T59" fmla="*/ 143 h 242"/>
                            <a:gd name="T60" fmla="*/ 139 w 287"/>
                            <a:gd name="T61" fmla="*/ 139 h 242"/>
                            <a:gd name="T62" fmla="*/ 131 w 287"/>
                            <a:gd name="T63" fmla="*/ 137 h 242"/>
                            <a:gd name="T64" fmla="*/ 124 w 287"/>
                            <a:gd name="T65" fmla="*/ 136 h 242"/>
                            <a:gd name="T66" fmla="*/ 117 w 287"/>
                            <a:gd name="T67" fmla="*/ 136 h 242"/>
                            <a:gd name="T68" fmla="*/ 106 w 287"/>
                            <a:gd name="T69" fmla="*/ 138 h 242"/>
                            <a:gd name="T70" fmla="*/ 96 w 287"/>
                            <a:gd name="T71" fmla="*/ 141 h 242"/>
                            <a:gd name="T72" fmla="*/ 85 w 287"/>
                            <a:gd name="T73" fmla="*/ 144 h 242"/>
                            <a:gd name="T74" fmla="*/ 109 w 287"/>
                            <a:gd name="T75" fmla="*/ 227 h 242"/>
                            <a:gd name="T76" fmla="*/ 57 w 287"/>
                            <a:gd name="T77" fmla="*/ 242 h 242"/>
                            <a:gd name="T78" fmla="*/ 76 w 287"/>
                            <a:gd name="T79" fmla="*/ 112 h 242"/>
                            <a:gd name="T80" fmla="*/ 148 w 287"/>
                            <a:gd name="T81" fmla="*/ 90 h 242"/>
                            <a:gd name="T82" fmla="*/ 158 w 287"/>
                            <a:gd name="T83" fmla="*/ 86 h 242"/>
                            <a:gd name="T84" fmla="*/ 164 w 287"/>
                            <a:gd name="T85" fmla="*/ 81 h 242"/>
                            <a:gd name="T86" fmla="*/ 170 w 287"/>
                            <a:gd name="T87" fmla="*/ 75 h 242"/>
                            <a:gd name="T88" fmla="*/ 173 w 287"/>
                            <a:gd name="T89" fmla="*/ 68 h 242"/>
                            <a:gd name="T90" fmla="*/ 173 w 287"/>
                            <a:gd name="T91" fmla="*/ 61 h 242"/>
                            <a:gd name="T92" fmla="*/ 172 w 287"/>
                            <a:gd name="T93" fmla="*/ 57 h 242"/>
                            <a:gd name="T94" fmla="*/ 169 w 287"/>
                            <a:gd name="T95" fmla="*/ 50 h 242"/>
                            <a:gd name="T96" fmla="*/ 164 w 287"/>
                            <a:gd name="T97" fmla="*/ 45 h 242"/>
                            <a:gd name="T98" fmla="*/ 156 w 287"/>
                            <a:gd name="T99" fmla="*/ 40 h 242"/>
                            <a:gd name="T100" fmla="*/ 150 w 287"/>
                            <a:gd name="T101" fmla="*/ 39 h 242"/>
                            <a:gd name="T102" fmla="*/ 144 w 287"/>
                            <a:gd name="T103" fmla="*/ 39 h 242"/>
                            <a:gd name="T104" fmla="*/ 139 w 287"/>
                            <a:gd name="T105" fmla="*/ 40 h 242"/>
                            <a:gd name="T106" fmla="*/ 130 w 287"/>
                            <a:gd name="T107" fmla="*/ 42 h 242"/>
                            <a:gd name="T108" fmla="*/ 101 w 287"/>
                            <a:gd name="T109" fmla="*/ 51 h 242"/>
                            <a:gd name="T110" fmla="*/ 61 w 287"/>
                            <a:gd name="T111" fmla="*/ 62 h 242"/>
                            <a:gd name="T112" fmla="*/ 76 w 287"/>
                            <a:gd name="T113" fmla="*/ 112 h 2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87" h="242">
                              <a:moveTo>
                                <a:pt x="57" y="242"/>
                              </a:moveTo>
                              <a:lnTo>
                                <a:pt x="0" y="44"/>
                              </a:lnTo>
                              <a:lnTo>
                                <a:pt x="108" y="11"/>
                              </a:lnTo>
                              <a:lnTo>
                                <a:pt x="129" y="6"/>
                              </a:lnTo>
                              <a:lnTo>
                                <a:pt x="150" y="2"/>
                              </a:lnTo>
                              <a:lnTo>
                                <a:pt x="161" y="0"/>
                              </a:lnTo>
                              <a:lnTo>
                                <a:pt x="171" y="0"/>
                              </a:lnTo>
                              <a:lnTo>
                                <a:pt x="187" y="2"/>
                              </a:lnTo>
                              <a:lnTo>
                                <a:pt x="202" y="8"/>
                              </a:lnTo>
                              <a:lnTo>
                                <a:pt x="213" y="17"/>
                              </a:lnTo>
                              <a:lnTo>
                                <a:pt x="221" y="28"/>
                              </a:lnTo>
                              <a:lnTo>
                                <a:pt x="225" y="38"/>
                              </a:lnTo>
                              <a:lnTo>
                                <a:pt x="227" y="47"/>
                              </a:lnTo>
                              <a:lnTo>
                                <a:pt x="227" y="58"/>
                              </a:lnTo>
                              <a:lnTo>
                                <a:pt x="224" y="68"/>
                              </a:lnTo>
                              <a:lnTo>
                                <a:pt x="220" y="78"/>
                              </a:lnTo>
                              <a:lnTo>
                                <a:pt x="214" y="86"/>
                              </a:lnTo>
                              <a:lnTo>
                                <a:pt x="207" y="93"/>
                              </a:lnTo>
                              <a:lnTo>
                                <a:pt x="201" y="98"/>
                              </a:lnTo>
                              <a:lnTo>
                                <a:pt x="192" y="104"/>
                              </a:lnTo>
                              <a:lnTo>
                                <a:pt x="173" y="112"/>
                              </a:lnTo>
                              <a:lnTo>
                                <a:pt x="186" y="115"/>
                              </a:lnTo>
                              <a:lnTo>
                                <a:pt x="199" y="119"/>
                              </a:lnTo>
                              <a:lnTo>
                                <a:pt x="210" y="124"/>
                              </a:lnTo>
                              <a:lnTo>
                                <a:pt x="221" y="130"/>
                              </a:lnTo>
                              <a:lnTo>
                                <a:pt x="245" y="145"/>
                              </a:lnTo>
                              <a:lnTo>
                                <a:pt x="287" y="175"/>
                              </a:lnTo>
                              <a:lnTo>
                                <a:pt x="226" y="192"/>
                              </a:lnTo>
                              <a:lnTo>
                                <a:pt x="176" y="160"/>
                              </a:lnTo>
                              <a:lnTo>
                                <a:pt x="145" y="143"/>
                              </a:lnTo>
                              <a:lnTo>
                                <a:pt x="139" y="139"/>
                              </a:lnTo>
                              <a:lnTo>
                                <a:pt x="131" y="137"/>
                              </a:lnTo>
                              <a:lnTo>
                                <a:pt x="124" y="136"/>
                              </a:lnTo>
                              <a:lnTo>
                                <a:pt x="117" y="136"/>
                              </a:lnTo>
                              <a:lnTo>
                                <a:pt x="106" y="138"/>
                              </a:lnTo>
                              <a:lnTo>
                                <a:pt x="96" y="141"/>
                              </a:lnTo>
                              <a:lnTo>
                                <a:pt x="85" y="144"/>
                              </a:lnTo>
                              <a:lnTo>
                                <a:pt x="109" y="227"/>
                              </a:lnTo>
                              <a:lnTo>
                                <a:pt x="57" y="242"/>
                              </a:lnTo>
                              <a:close/>
                              <a:moveTo>
                                <a:pt x="76" y="112"/>
                              </a:moveTo>
                              <a:lnTo>
                                <a:pt x="148" y="90"/>
                              </a:lnTo>
                              <a:lnTo>
                                <a:pt x="158" y="86"/>
                              </a:lnTo>
                              <a:lnTo>
                                <a:pt x="164" y="81"/>
                              </a:lnTo>
                              <a:lnTo>
                                <a:pt x="170" y="75"/>
                              </a:lnTo>
                              <a:lnTo>
                                <a:pt x="173" y="68"/>
                              </a:lnTo>
                              <a:lnTo>
                                <a:pt x="173" y="61"/>
                              </a:lnTo>
                              <a:lnTo>
                                <a:pt x="172" y="57"/>
                              </a:lnTo>
                              <a:lnTo>
                                <a:pt x="169" y="50"/>
                              </a:lnTo>
                              <a:lnTo>
                                <a:pt x="164" y="45"/>
                              </a:lnTo>
                              <a:lnTo>
                                <a:pt x="156" y="40"/>
                              </a:lnTo>
                              <a:lnTo>
                                <a:pt x="150" y="39"/>
                              </a:lnTo>
                              <a:lnTo>
                                <a:pt x="144" y="39"/>
                              </a:lnTo>
                              <a:lnTo>
                                <a:pt x="139" y="40"/>
                              </a:lnTo>
                              <a:lnTo>
                                <a:pt x="130" y="42"/>
                              </a:lnTo>
                              <a:lnTo>
                                <a:pt x="101" y="51"/>
                              </a:lnTo>
                              <a:lnTo>
                                <a:pt x="61" y="62"/>
                              </a:lnTo>
                              <a:lnTo>
                                <a:pt x="76" y="1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00"/>
                      <wps:cNvSpPr>
                        <a:spLocks noEditPoints="1"/>
                      </wps:cNvSpPr>
                      <wps:spPr bwMode="auto">
                        <a:xfrm>
                          <a:off x="8334" y="6259"/>
                          <a:ext cx="257" cy="242"/>
                        </a:xfrm>
                        <a:custGeom>
                          <a:avLst/>
                          <a:gdLst>
                            <a:gd name="T0" fmla="*/ 257 w 257"/>
                            <a:gd name="T1" fmla="*/ 172 h 242"/>
                            <a:gd name="T2" fmla="*/ 201 w 257"/>
                            <a:gd name="T3" fmla="*/ 187 h 242"/>
                            <a:gd name="T4" fmla="*/ 166 w 257"/>
                            <a:gd name="T5" fmla="*/ 148 h 242"/>
                            <a:gd name="T6" fmla="*/ 64 w 257"/>
                            <a:gd name="T7" fmla="*/ 175 h 242"/>
                            <a:gd name="T8" fmla="*/ 55 w 257"/>
                            <a:gd name="T9" fmla="*/ 226 h 242"/>
                            <a:gd name="T10" fmla="*/ 0 w 257"/>
                            <a:gd name="T11" fmla="*/ 242 h 242"/>
                            <a:gd name="T12" fmla="*/ 46 w 257"/>
                            <a:gd name="T13" fmla="*/ 15 h 242"/>
                            <a:gd name="T14" fmla="*/ 101 w 257"/>
                            <a:gd name="T15" fmla="*/ 0 h 242"/>
                            <a:gd name="T16" fmla="*/ 257 w 257"/>
                            <a:gd name="T17" fmla="*/ 172 h 242"/>
                            <a:gd name="T18" fmla="*/ 141 w 257"/>
                            <a:gd name="T19" fmla="*/ 119 h 242"/>
                            <a:gd name="T20" fmla="*/ 86 w 257"/>
                            <a:gd name="T21" fmla="*/ 55 h 242"/>
                            <a:gd name="T22" fmla="*/ 70 w 257"/>
                            <a:gd name="T23" fmla="*/ 137 h 242"/>
                            <a:gd name="T24" fmla="*/ 141 w 257"/>
                            <a:gd name="T25" fmla="*/ 119 h 2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57" h="242">
                              <a:moveTo>
                                <a:pt x="257" y="172"/>
                              </a:moveTo>
                              <a:lnTo>
                                <a:pt x="201" y="187"/>
                              </a:lnTo>
                              <a:lnTo>
                                <a:pt x="166" y="148"/>
                              </a:lnTo>
                              <a:lnTo>
                                <a:pt x="64" y="175"/>
                              </a:lnTo>
                              <a:lnTo>
                                <a:pt x="55" y="226"/>
                              </a:lnTo>
                              <a:lnTo>
                                <a:pt x="0" y="242"/>
                              </a:lnTo>
                              <a:lnTo>
                                <a:pt x="46" y="15"/>
                              </a:lnTo>
                              <a:lnTo>
                                <a:pt x="101" y="0"/>
                              </a:lnTo>
                              <a:lnTo>
                                <a:pt x="257" y="172"/>
                              </a:lnTo>
                              <a:close/>
                              <a:moveTo>
                                <a:pt x="141" y="119"/>
                              </a:moveTo>
                              <a:lnTo>
                                <a:pt x="86" y="55"/>
                              </a:lnTo>
                              <a:lnTo>
                                <a:pt x="70" y="137"/>
                              </a:lnTo>
                              <a:lnTo>
                                <a:pt x="141" y="1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01"/>
                      <wps:cNvSpPr>
                        <a:spLocks noEditPoints="1"/>
                      </wps:cNvSpPr>
                      <wps:spPr bwMode="auto">
                        <a:xfrm>
                          <a:off x="7985" y="6375"/>
                          <a:ext cx="216" cy="254"/>
                        </a:xfrm>
                        <a:custGeom>
                          <a:avLst/>
                          <a:gdLst>
                            <a:gd name="T0" fmla="*/ 96 w 216"/>
                            <a:gd name="T1" fmla="*/ 254 h 254"/>
                            <a:gd name="T2" fmla="*/ 0 w 216"/>
                            <a:gd name="T3" fmla="*/ 72 h 254"/>
                            <a:gd name="T4" fmla="*/ 75 w 216"/>
                            <a:gd name="T5" fmla="*/ 32 h 254"/>
                            <a:gd name="T6" fmla="*/ 100 w 216"/>
                            <a:gd name="T7" fmla="*/ 19 h 254"/>
                            <a:gd name="T8" fmla="*/ 125 w 216"/>
                            <a:gd name="T9" fmla="*/ 7 h 254"/>
                            <a:gd name="T10" fmla="*/ 134 w 216"/>
                            <a:gd name="T11" fmla="*/ 4 h 254"/>
                            <a:gd name="T12" fmla="*/ 143 w 216"/>
                            <a:gd name="T13" fmla="*/ 1 h 254"/>
                            <a:gd name="T14" fmla="*/ 153 w 216"/>
                            <a:gd name="T15" fmla="*/ 0 h 254"/>
                            <a:gd name="T16" fmla="*/ 172 w 216"/>
                            <a:gd name="T17" fmla="*/ 3 h 254"/>
                            <a:gd name="T18" fmla="*/ 180 w 216"/>
                            <a:gd name="T19" fmla="*/ 5 h 254"/>
                            <a:gd name="T20" fmla="*/ 188 w 216"/>
                            <a:gd name="T21" fmla="*/ 9 h 254"/>
                            <a:gd name="T22" fmla="*/ 195 w 216"/>
                            <a:gd name="T23" fmla="*/ 14 h 254"/>
                            <a:gd name="T24" fmla="*/ 201 w 216"/>
                            <a:gd name="T25" fmla="*/ 20 h 254"/>
                            <a:gd name="T26" fmla="*/ 209 w 216"/>
                            <a:gd name="T27" fmla="*/ 32 h 254"/>
                            <a:gd name="T28" fmla="*/ 213 w 216"/>
                            <a:gd name="T29" fmla="*/ 40 h 254"/>
                            <a:gd name="T30" fmla="*/ 215 w 216"/>
                            <a:gd name="T31" fmla="*/ 48 h 254"/>
                            <a:gd name="T32" fmla="*/ 216 w 216"/>
                            <a:gd name="T33" fmla="*/ 57 h 254"/>
                            <a:gd name="T34" fmla="*/ 216 w 216"/>
                            <a:gd name="T35" fmla="*/ 66 h 254"/>
                            <a:gd name="T36" fmla="*/ 213 w 216"/>
                            <a:gd name="T37" fmla="*/ 79 h 254"/>
                            <a:gd name="T38" fmla="*/ 206 w 216"/>
                            <a:gd name="T39" fmla="*/ 92 h 254"/>
                            <a:gd name="T40" fmla="*/ 198 w 216"/>
                            <a:gd name="T41" fmla="*/ 105 h 254"/>
                            <a:gd name="T42" fmla="*/ 186 w 216"/>
                            <a:gd name="T43" fmla="*/ 115 h 254"/>
                            <a:gd name="T44" fmla="*/ 164 w 216"/>
                            <a:gd name="T45" fmla="*/ 129 h 254"/>
                            <a:gd name="T46" fmla="*/ 141 w 216"/>
                            <a:gd name="T47" fmla="*/ 142 h 254"/>
                            <a:gd name="T48" fmla="*/ 138 w 216"/>
                            <a:gd name="T49" fmla="*/ 144 h 254"/>
                            <a:gd name="T50" fmla="*/ 108 w 216"/>
                            <a:gd name="T51" fmla="*/ 160 h 254"/>
                            <a:gd name="T52" fmla="*/ 144 w 216"/>
                            <a:gd name="T53" fmla="*/ 229 h 254"/>
                            <a:gd name="T54" fmla="*/ 96 w 216"/>
                            <a:gd name="T55" fmla="*/ 254 h 254"/>
                            <a:gd name="T56" fmla="*/ 63 w 216"/>
                            <a:gd name="T57" fmla="*/ 78 h 254"/>
                            <a:gd name="T58" fmla="*/ 91 w 216"/>
                            <a:gd name="T59" fmla="*/ 129 h 254"/>
                            <a:gd name="T60" fmla="*/ 116 w 216"/>
                            <a:gd name="T61" fmla="*/ 115 h 254"/>
                            <a:gd name="T62" fmla="*/ 143 w 216"/>
                            <a:gd name="T63" fmla="*/ 100 h 254"/>
                            <a:gd name="T64" fmla="*/ 151 w 216"/>
                            <a:gd name="T65" fmla="*/ 94 h 254"/>
                            <a:gd name="T66" fmla="*/ 159 w 216"/>
                            <a:gd name="T67" fmla="*/ 86 h 254"/>
                            <a:gd name="T68" fmla="*/ 162 w 216"/>
                            <a:gd name="T69" fmla="*/ 77 h 254"/>
                            <a:gd name="T70" fmla="*/ 163 w 216"/>
                            <a:gd name="T71" fmla="*/ 68 h 254"/>
                            <a:gd name="T72" fmla="*/ 160 w 216"/>
                            <a:gd name="T73" fmla="*/ 58 h 254"/>
                            <a:gd name="T74" fmla="*/ 155 w 216"/>
                            <a:gd name="T75" fmla="*/ 51 h 254"/>
                            <a:gd name="T76" fmla="*/ 145 w 216"/>
                            <a:gd name="T77" fmla="*/ 47 h 254"/>
                            <a:gd name="T78" fmla="*/ 134 w 216"/>
                            <a:gd name="T79" fmla="*/ 45 h 254"/>
                            <a:gd name="T80" fmla="*/ 127 w 216"/>
                            <a:gd name="T81" fmla="*/ 47 h 254"/>
                            <a:gd name="T82" fmla="*/ 121 w 216"/>
                            <a:gd name="T83" fmla="*/ 48 h 254"/>
                            <a:gd name="T84" fmla="*/ 104 w 216"/>
                            <a:gd name="T85" fmla="*/ 56 h 254"/>
                            <a:gd name="T86" fmla="*/ 86 w 216"/>
                            <a:gd name="T87" fmla="*/ 65 h 254"/>
                            <a:gd name="T88" fmla="*/ 63 w 216"/>
                            <a:gd name="T89" fmla="*/ 78 h 2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16" h="254">
                              <a:moveTo>
                                <a:pt x="96" y="254"/>
                              </a:moveTo>
                              <a:lnTo>
                                <a:pt x="0" y="72"/>
                              </a:lnTo>
                              <a:lnTo>
                                <a:pt x="75" y="32"/>
                              </a:lnTo>
                              <a:lnTo>
                                <a:pt x="100" y="19"/>
                              </a:lnTo>
                              <a:lnTo>
                                <a:pt x="125" y="7"/>
                              </a:lnTo>
                              <a:lnTo>
                                <a:pt x="134" y="4"/>
                              </a:lnTo>
                              <a:lnTo>
                                <a:pt x="143" y="1"/>
                              </a:lnTo>
                              <a:lnTo>
                                <a:pt x="153" y="0"/>
                              </a:lnTo>
                              <a:lnTo>
                                <a:pt x="172" y="3"/>
                              </a:lnTo>
                              <a:lnTo>
                                <a:pt x="180" y="5"/>
                              </a:lnTo>
                              <a:lnTo>
                                <a:pt x="188" y="9"/>
                              </a:lnTo>
                              <a:lnTo>
                                <a:pt x="195" y="14"/>
                              </a:lnTo>
                              <a:lnTo>
                                <a:pt x="201" y="20"/>
                              </a:lnTo>
                              <a:lnTo>
                                <a:pt x="209" y="32"/>
                              </a:lnTo>
                              <a:lnTo>
                                <a:pt x="213" y="40"/>
                              </a:lnTo>
                              <a:lnTo>
                                <a:pt x="215" y="48"/>
                              </a:lnTo>
                              <a:lnTo>
                                <a:pt x="216" y="57"/>
                              </a:lnTo>
                              <a:lnTo>
                                <a:pt x="216" y="66"/>
                              </a:lnTo>
                              <a:lnTo>
                                <a:pt x="213" y="79"/>
                              </a:lnTo>
                              <a:lnTo>
                                <a:pt x="206" y="92"/>
                              </a:lnTo>
                              <a:lnTo>
                                <a:pt x="198" y="105"/>
                              </a:lnTo>
                              <a:lnTo>
                                <a:pt x="186" y="115"/>
                              </a:lnTo>
                              <a:lnTo>
                                <a:pt x="164" y="129"/>
                              </a:lnTo>
                              <a:lnTo>
                                <a:pt x="141" y="142"/>
                              </a:lnTo>
                              <a:lnTo>
                                <a:pt x="138" y="144"/>
                              </a:lnTo>
                              <a:lnTo>
                                <a:pt x="108" y="160"/>
                              </a:lnTo>
                              <a:lnTo>
                                <a:pt x="144" y="229"/>
                              </a:lnTo>
                              <a:lnTo>
                                <a:pt x="96" y="254"/>
                              </a:lnTo>
                              <a:close/>
                              <a:moveTo>
                                <a:pt x="63" y="78"/>
                              </a:moveTo>
                              <a:lnTo>
                                <a:pt x="91" y="129"/>
                              </a:lnTo>
                              <a:lnTo>
                                <a:pt x="116" y="115"/>
                              </a:lnTo>
                              <a:lnTo>
                                <a:pt x="143" y="100"/>
                              </a:lnTo>
                              <a:lnTo>
                                <a:pt x="151" y="94"/>
                              </a:lnTo>
                              <a:lnTo>
                                <a:pt x="159" y="86"/>
                              </a:lnTo>
                              <a:lnTo>
                                <a:pt x="162" y="77"/>
                              </a:lnTo>
                              <a:lnTo>
                                <a:pt x="163" y="68"/>
                              </a:lnTo>
                              <a:lnTo>
                                <a:pt x="160" y="58"/>
                              </a:lnTo>
                              <a:lnTo>
                                <a:pt x="155" y="51"/>
                              </a:lnTo>
                              <a:lnTo>
                                <a:pt x="145" y="47"/>
                              </a:lnTo>
                              <a:lnTo>
                                <a:pt x="134" y="45"/>
                              </a:lnTo>
                              <a:lnTo>
                                <a:pt x="127" y="47"/>
                              </a:lnTo>
                              <a:lnTo>
                                <a:pt x="121" y="48"/>
                              </a:lnTo>
                              <a:lnTo>
                                <a:pt x="104" y="56"/>
                              </a:lnTo>
                              <a:lnTo>
                                <a:pt x="86" y="65"/>
                              </a:lnTo>
                              <a:lnTo>
                                <a:pt x="63" y="7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2"/>
                      <wps:cNvSpPr>
                        <a:spLocks noEditPoints="1"/>
                      </wps:cNvSpPr>
                      <wps:spPr bwMode="auto">
                        <a:xfrm>
                          <a:off x="7474" y="6426"/>
                          <a:ext cx="245" cy="263"/>
                        </a:xfrm>
                        <a:custGeom>
                          <a:avLst/>
                          <a:gdLst>
                            <a:gd name="T0" fmla="*/ 226 w 245"/>
                            <a:gd name="T1" fmla="*/ 263 h 263"/>
                            <a:gd name="T2" fmla="*/ 177 w 245"/>
                            <a:gd name="T3" fmla="*/ 231 h 263"/>
                            <a:gd name="T4" fmla="*/ 181 w 245"/>
                            <a:gd name="T5" fmla="*/ 179 h 263"/>
                            <a:gd name="T6" fmla="*/ 92 w 245"/>
                            <a:gd name="T7" fmla="*/ 123 h 263"/>
                            <a:gd name="T8" fmla="*/ 49 w 245"/>
                            <a:gd name="T9" fmla="*/ 151 h 263"/>
                            <a:gd name="T10" fmla="*/ 0 w 245"/>
                            <a:gd name="T11" fmla="*/ 121 h 263"/>
                            <a:gd name="T12" fmla="*/ 197 w 245"/>
                            <a:gd name="T13" fmla="*/ 0 h 263"/>
                            <a:gd name="T14" fmla="*/ 245 w 245"/>
                            <a:gd name="T15" fmla="*/ 30 h 263"/>
                            <a:gd name="T16" fmla="*/ 226 w 245"/>
                            <a:gd name="T17" fmla="*/ 263 h 263"/>
                            <a:gd name="T18" fmla="*/ 185 w 245"/>
                            <a:gd name="T19" fmla="*/ 141 h 263"/>
                            <a:gd name="T20" fmla="*/ 195 w 245"/>
                            <a:gd name="T21" fmla="*/ 56 h 263"/>
                            <a:gd name="T22" fmla="*/ 124 w 245"/>
                            <a:gd name="T23" fmla="*/ 102 h 263"/>
                            <a:gd name="T24" fmla="*/ 185 w 245"/>
                            <a:gd name="T25" fmla="*/ 141 h 2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45" h="263">
                              <a:moveTo>
                                <a:pt x="226" y="263"/>
                              </a:moveTo>
                              <a:lnTo>
                                <a:pt x="177" y="231"/>
                              </a:lnTo>
                              <a:lnTo>
                                <a:pt x="181" y="179"/>
                              </a:lnTo>
                              <a:lnTo>
                                <a:pt x="92" y="123"/>
                              </a:lnTo>
                              <a:lnTo>
                                <a:pt x="49" y="151"/>
                              </a:lnTo>
                              <a:lnTo>
                                <a:pt x="0" y="121"/>
                              </a:lnTo>
                              <a:lnTo>
                                <a:pt x="197" y="0"/>
                              </a:lnTo>
                              <a:lnTo>
                                <a:pt x="245" y="30"/>
                              </a:lnTo>
                              <a:lnTo>
                                <a:pt x="226" y="263"/>
                              </a:lnTo>
                              <a:close/>
                              <a:moveTo>
                                <a:pt x="185" y="141"/>
                              </a:moveTo>
                              <a:lnTo>
                                <a:pt x="195" y="56"/>
                              </a:lnTo>
                              <a:lnTo>
                                <a:pt x="124" y="102"/>
                              </a:lnTo>
                              <a:lnTo>
                                <a:pt x="185" y="14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03"/>
                      <wps:cNvSpPr>
                        <a:spLocks/>
                      </wps:cNvSpPr>
                      <wps:spPr bwMode="auto">
                        <a:xfrm>
                          <a:off x="7112" y="6248"/>
                          <a:ext cx="301" cy="265"/>
                        </a:xfrm>
                        <a:custGeom>
                          <a:avLst/>
                          <a:gdLst>
                            <a:gd name="T0" fmla="*/ 0 w 301"/>
                            <a:gd name="T1" fmla="*/ 199 h 265"/>
                            <a:gd name="T2" fmla="*/ 52 w 301"/>
                            <a:gd name="T3" fmla="*/ 0 h 265"/>
                            <a:gd name="T4" fmla="*/ 130 w 301"/>
                            <a:gd name="T5" fmla="*/ 20 h 265"/>
                            <a:gd name="T6" fmla="*/ 141 w 301"/>
                            <a:gd name="T7" fmla="*/ 169 h 265"/>
                            <a:gd name="T8" fmla="*/ 222 w 301"/>
                            <a:gd name="T9" fmla="*/ 45 h 265"/>
                            <a:gd name="T10" fmla="*/ 301 w 301"/>
                            <a:gd name="T11" fmla="*/ 66 h 265"/>
                            <a:gd name="T12" fmla="*/ 248 w 301"/>
                            <a:gd name="T13" fmla="*/ 265 h 265"/>
                            <a:gd name="T14" fmla="*/ 199 w 301"/>
                            <a:gd name="T15" fmla="*/ 253 h 265"/>
                            <a:gd name="T16" fmla="*/ 241 w 301"/>
                            <a:gd name="T17" fmla="*/ 96 h 265"/>
                            <a:gd name="T18" fmla="*/ 149 w 301"/>
                            <a:gd name="T19" fmla="*/ 239 h 265"/>
                            <a:gd name="T20" fmla="*/ 99 w 301"/>
                            <a:gd name="T21" fmla="*/ 226 h 265"/>
                            <a:gd name="T22" fmla="*/ 90 w 301"/>
                            <a:gd name="T23" fmla="*/ 55 h 265"/>
                            <a:gd name="T24" fmla="*/ 49 w 301"/>
                            <a:gd name="T25" fmla="*/ 212 h 265"/>
                            <a:gd name="T26" fmla="*/ 0 w 301"/>
                            <a:gd name="T27" fmla="*/ 199 h 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01" h="265">
                              <a:moveTo>
                                <a:pt x="0" y="199"/>
                              </a:moveTo>
                              <a:lnTo>
                                <a:pt x="52" y="0"/>
                              </a:lnTo>
                              <a:lnTo>
                                <a:pt x="130" y="20"/>
                              </a:lnTo>
                              <a:lnTo>
                                <a:pt x="141" y="169"/>
                              </a:lnTo>
                              <a:lnTo>
                                <a:pt x="222" y="45"/>
                              </a:lnTo>
                              <a:lnTo>
                                <a:pt x="301" y="66"/>
                              </a:lnTo>
                              <a:lnTo>
                                <a:pt x="248" y="265"/>
                              </a:lnTo>
                              <a:lnTo>
                                <a:pt x="199" y="253"/>
                              </a:lnTo>
                              <a:lnTo>
                                <a:pt x="241" y="96"/>
                              </a:lnTo>
                              <a:lnTo>
                                <a:pt x="149" y="239"/>
                              </a:lnTo>
                              <a:lnTo>
                                <a:pt x="99" y="226"/>
                              </a:lnTo>
                              <a:lnTo>
                                <a:pt x="90" y="55"/>
                              </a:lnTo>
                              <a:lnTo>
                                <a:pt x="49" y="212"/>
                              </a:lnTo>
                              <a:lnTo>
                                <a:pt x="0" y="1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04"/>
                      <wps:cNvSpPr>
                        <a:spLocks/>
                      </wps:cNvSpPr>
                      <wps:spPr bwMode="auto">
                        <a:xfrm>
                          <a:off x="6998" y="6172"/>
                          <a:ext cx="91" cy="31"/>
                        </a:xfrm>
                        <a:custGeom>
                          <a:avLst/>
                          <a:gdLst>
                            <a:gd name="T0" fmla="*/ 0 w 91"/>
                            <a:gd name="T1" fmla="*/ 24 h 31"/>
                            <a:gd name="T2" fmla="*/ 36 w 91"/>
                            <a:gd name="T3" fmla="*/ 0 h 31"/>
                            <a:gd name="T4" fmla="*/ 91 w 91"/>
                            <a:gd name="T5" fmla="*/ 12 h 31"/>
                            <a:gd name="T6" fmla="*/ 32 w 91"/>
                            <a:gd name="T7" fmla="*/ 31 h 31"/>
                            <a:gd name="T8" fmla="*/ 0 w 91"/>
                            <a:gd name="T9" fmla="*/ 24 h 31"/>
                          </a:gdLst>
                          <a:ahLst/>
                          <a:cxnLst>
                            <a:cxn ang="0">
                              <a:pos x="T0" y="T1"/>
                            </a:cxn>
                            <a:cxn ang="0">
                              <a:pos x="T2" y="T3"/>
                            </a:cxn>
                            <a:cxn ang="0">
                              <a:pos x="T4" y="T5"/>
                            </a:cxn>
                            <a:cxn ang="0">
                              <a:pos x="T6" y="T7"/>
                            </a:cxn>
                            <a:cxn ang="0">
                              <a:pos x="T8" y="T9"/>
                            </a:cxn>
                          </a:cxnLst>
                          <a:rect l="0" t="0" r="r" b="b"/>
                          <a:pathLst>
                            <a:path w="91" h="31">
                              <a:moveTo>
                                <a:pt x="0" y="24"/>
                              </a:moveTo>
                              <a:lnTo>
                                <a:pt x="36" y="0"/>
                              </a:lnTo>
                              <a:lnTo>
                                <a:pt x="91" y="12"/>
                              </a:lnTo>
                              <a:lnTo>
                                <a:pt x="32" y="31"/>
                              </a:lnTo>
                              <a:lnTo>
                                <a:pt x="0" y="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5"/>
                      <wps:cNvSpPr>
                        <a:spLocks/>
                      </wps:cNvSpPr>
                      <wps:spPr bwMode="auto">
                        <a:xfrm>
                          <a:off x="6918" y="6205"/>
                          <a:ext cx="111" cy="213"/>
                        </a:xfrm>
                        <a:custGeom>
                          <a:avLst/>
                          <a:gdLst>
                            <a:gd name="T0" fmla="*/ 0 w 111"/>
                            <a:gd name="T1" fmla="*/ 197 h 213"/>
                            <a:gd name="T2" fmla="*/ 59 w 111"/>
                            <a:gd name="T3" fmla="*/ 0 h 213"/>
                            <a:gd name="T4" fmla="*/ 111 w 111"/>
                            <a:gd name="T5" fmla="*/ 15 h 213"/>
                            <a:gd name="T6" fmla="*/ 51 w 111"/>
                            <a:gd name="T7" fmla="*/ 213 h 213"/>
                            <a:gd name="T8" fmla="*/ 0 w 111"/>
                            <a:gd name="T9" fmla="*/ 197 h 213"/>
                          </a:gdLst>
                          <a:ahLst/>
                          <a:cxnLst>
                            <a:cxn ang="0">
                              <a:pos x="T0" y="T1"/>
                            </a:cxn>
                            <a:cxn ang="0">
                              <a:pos x="T2" y="T3"/>
                            </a:cxn>
                            <a:cxn ang="0">
                              <a:pos x="T4" y="T5"/>
                            </a:cxn>
                            <a:cxn ang="0">
                              <a:pos x="T6" y="T7"/>
                            </a:cxn>
                            <a:cxn ang="0">
                              <a:pos x="T8" y="T9"/>
                            </a:cxn>
                          </a:cxnLst>
                          <a:rect l="0" t="0" r="r" b="b"/>
                          <a:pathLst>
                            <a:path w="111" h="213">
                              <a:moveTo>
                                <a:pt x="0" y="197"/>
                              </a:moveTo>
                              <a:lnTo>
                                <a:pt x="59" y="0"/>
                              </a:lnTo>
                              <a:lnTo>
                                <a:pt x="111" y="15"/>
                              </a:lnTo>
                              <a:lnTo>
                                <a:pt x="51" y="213"/>
                              </a:lnTo>
                              <a:lnTo>
                                <a:pt x="0" y="1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06"/>
                      <wps:cNvSpPr>
                        <a:spLocks noEditPoints="1"/>
                      </wps:cNvSpPr>
                      <wps:spPr bwMode="auto">
                        <a:xfrm>
                          <a:off x="6559" y="6114"/>
                          <a:ext cx="245" cy="253"/>
                        </a:xfrm>
                        <a:custGeom>
                          <a:avLst/>
                          <a:gdLst>
                            <a:gd name="T0" fmla="*/ 245 w 245"/>
                            <a:gd name="T1" fmla="*/ 253 h 253"/>
                            <a:gd name="T2" fmla="*/ 192 w 245"/>
                            <a:gd name="T3" fmla="*/ 231 h 253"/>
                            <a:gd name="T4" fmla="*/ 188 w 245"/>
                            <a:gd name="T5" fmla="*/ 179 h 253"/>
                            <a:gd name="T6" fmla="*/ 90 w 245"/>
                            <a:gd name="T7" fmla="*/ 137 h 253"/>
                            <a:gd name="T8" fmla="*/ 52 w 245"/>
                            <a:gd name="T9" fmla="*/ 172 h 253"/>
                            <a:gd name="T10" fmla="*/ 0 w 245"/>
                            <a:gd name="T11" fmla="*/ 150 h 253"/>
                            <a:gd name="T12" fmla="*/ 174 w 245"/>
                            <a:gd name="T13" fmla="*/ 0 h 253"/>
                            <a:gd name="T14" fmla="*/ 227 w 245"/>
                            <a:gd name="T15" fmla="*/ 21 h 253"/>
                            <a:gd name="T16" fmla="*/ 245 w 245"/>
                            <a:gd name="T17" fmla="*/ 253 h 253"/>
                            <a:gd name="T18" fmla="*/ 186 w 245"/>
                            <a:gd name="T19" fmla="*/ 139 h 253"/>
                            <a:gd name="T20" fmla="*/ 181 w 245"/>
                            <a:gd name="T21" fmla="*/ 55 h 253"/>
                            <a:gd name="T22" fmla="*/ 119 w 245"/>
                            <a:gd name="T23" fmla="*/ 111 h 253"/>
                            <a:gd name="T24" fmla="*/ 186 w 245"/>
                            <a:gd name="T25" fmla="*/ 139 h 2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45" h="253">
                              <a:moveTo>
                                <a:pt x="245" y="253"/>
                              </a:moveTo>
                              <a:lnTo>
                                <a:pt x="192" y="231"/>
                              </a:lnTo>
                              <a:lnTo>
                                <a:pt x="188" y="179"/>
                              </a:lnTo>
                              <a:lnTo>
                                <a:pt x="90" y="137"/>
                              </a:lnTo>
                              <a:lnTo>
                                <a:pt x="52" y="172"/>
                              </a:lnTo>
                              <a:lnTo>
                                <a:pt x="0" y="150"/>
                              </a:lnTo>
                              <a:lnTo>
                                <a:pt x="174" y="0"/>
                              </a:lnTo>
                              <a:lnTo>
                                <a:pt x="227" y="21"/>
                              </a:lnTo>
                              <a:lnTo>
                                <a:pt x="245" y="253"/>
                              </a:lnTo>
                              <a:close/>
                              <a:moveTo>
                                <a:pt x="186" y="139"/>
                              </a:moveTo>
                              <a:lnTo>
                                <a:pt x="181" y="55"/>
                              </a:lnTo>
                              <a:lnTo>
                                <a:pt x="119" y="111"/>
                              </a:lnTo>
                              <a:lnTo>
                                <a:pt x="186" y="13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noEditPoints="1"/>
                      </wps:cNvSpPr>
                      <wps:spPr bwMode="auto">
                        <a:xfrm>
                          <a:off x="6337" y="5896"/>
                          <a:ext cx="268" cy="314"/>
                        </a:xfrm>
                        <a:custGeom>
                          <a:avLst/>
                          <a:gdLst>
                            <a:gd name="T0" fmla="*/ 0 w 268"/>
                            <a:gd name="T1" fmla="*/ 117 h 314"/>
                            <a:gd name="T2" fmla="*/ 169 w 268"/>
                            <a:gd name="T3" fmla="*/ 0 h 314"/>
                            <a:gd name="T4" fmla="*/ 234 w 268"/>
                            <a:gd name="T5" fmla="*/ 93 h 314"/>
                            <a:gd name="T6" fmla="*/ 246 w 268"/>
                            <a:gd name="T7" fmla="*/ 110 h 314"/>
                            <a:gd name="T8" fmla="*/ 256 w 268"/>
                            <a:gd name="T9" fmla="*/ 129 h 314"/>
                            <a:gd name="T10" fmla="*/ 265 w 268"/>
                            <a:gd name="T11" fmla="*/ 148 h 314"/>
                            <a:gd name="T12" fmla="*/ 268 w 268"/>
                            <a:gd name="T13" fmla="*/ 165 h 314"/>
                            <a:gd name="T14" fmla="*/ 267 w 268"/>
                            <a:gd name="T15" fmla="*/ 180 h 314"/>
                            <a:gd name="T16" fmla="*/ 262 w 268"/>
                            <a:gd name="T17" fmla="*/ 194 h 314"/>
                            <a:gd name="T18" fmla="*/ 253 w 268"/>
                            <a:gd name="T19" fmla="*/ 204 h 314"/>
                            <a:gd name="T20" fmla="*/ 246 w 268"/>
                            <a:gd name="T21" fmla="*/ 211 h 314"/>
                            <a:gd name="T22" fmla="*/ 237 w 268"/>
                            <a:gd name="T23" fmla="*/ 217 h 314"/>
                            <a:gd name="T24" fmla="*/ 227 w 268"/>
                            <a:gd name="T25" fmla="*/ 219 h 314"/>
                            <a:gd name="T26" fmla="*/ 217 w 268"/>
                            <a:gd name="T27" fmla="*/ 220 h 314"/>
                            <a:gd name="T28" fmla="*/ 206 w 268"/>
                            <a:gd name="T29" fmla="*/ 219 h 314"/>
                            <a:gd name="T30" fmla="*/ 189 w 268"/>
                            <a:gd name="T31" fmla="*/ 212 h 314"/>
                            <a:gd name="T32" fmla="*/ 181 w 268"/>
                            <a:gd name="T33" fmla="*/ 208 h 314"/>
                            <a:gd name="T34" fmla="*/ 173 w 268"/>
                            <a:gd name="T35" fmla="*/ 201 h 314"/>
                            <a:gd name="T36" fmla="*/ 159 w 268"/>
                            <a:gd name="T37" fmla="*/ 187 h 314"/>
                            <a:gd name="T38" fmla="*/ 161 w 268"/>
                            <a:gd name="T39" fmla="*/ 199 h 314"/>
                            <a:gd name="T40" fmla="*/ 161 w 268"/>
                            <a:gd name="T41" fmla="*/ 212 h 314"/>
                            <a:gd name="T42" fmla="*/ 160 w 268"/>
                            <a:gd name="T43" fmla="*/ 225 h 314"/>
                            <a:gd name="T44" fmla="*/ 158 w 268"/>
                            <a:gd name="T45" fmla="*/ 238 h 314"/>
                            <a:gd name="T46" fmla="*/ 150 w 268"/>
                            <a:gd name="T47" fmla="*/ 264 h 314"/>
                            <a:gd name="T48" fmla="*/ 136 w 268"/>
                            <a:gd name="T49" fmla="*/ 314 h 314"/>
                            <a:gd name="T50" fmla="*/ 99 w 268"/>
                            <a:gd name="T51" fmla="*/ 261 h 314"/>
                            <a:gd name="T52" fmla="*/ 115 w 268"/>
                            <a:gd name="T53" fmla="*/ 203 h 314"/>
                            <a:gd name="T54" fmla="*/ 122 w 268"/>
                            <a:gd name="T55" fmla="*/ 169 h 314"/>
                            <a:gd name="T56" fmla="*/ 123 w 268"/>
                            <a:gd name="T57" fmla="*/ 153 h 314"/>
                            <a:gd name="T58" fmla="*/ 121 w 268"/>
                            <a:gd name="T59" fmla="*/ 146 h 314"/>
                            <a:gd name="T60" fmla="*/ 119 w 268"/>
                            <a:gd name="T61" fmla="*/ 140 h 314"/>
                            <a:gd name="T62" fmla="*/ 107 w 268"/>
                            <a:gd name="T63" fmla="*/ 121 h 314"/>
                            <a:gd name="T64" fmla="*/ 101 w 268"/>
                            <a:gd name="T65" fmla="*/ 112 h 314"/>
                            <a:gd name="T66" fmla="*/ 31 w 268"/>
                            <a:gd name="T67" fmla="*/ 161 h 314"/>
                            <a:gd name="T68" fmla="*/ 0 w 268"/>
                            <a:gd name="T69" fmla="*/ 117 h 314"/>
                            <a:gd name="T70" fmla="*/ 128 w 268"/>
                            <a:gd name="T71" fmla="*/ 94 h 314"/>
                            <a:gd name="T72" fmla="*/ 151 w 268"/>
                            <a:gd name="T73" fmla="*/ 126 h 314"/>
                            <a:gd name="T74" fmla="*/ 172 w 268"/>
                            <a:gd name="T75" fmla="*/ 155 h 314"/>
                            <a:gd name="T76" fmla="*/ 179 w 268"/>
                            <a:gd name="T77" fmla="*/ 162 h 314"/>
                            <a:gd name="T78" fmla="*/ 185 w 268"/>
                            <a:gd name="T79" fmla="*/ 168 h 314"/>
                            <a:gd name="T80" fmla="*/ 193 w 268"/>
                            <a:gd name="T81" fmla="*/ 172 h 314"/>
                            <a:gd name="T82" fmla="*/ 201 w 268"/>
                            <a:gd name="T83" fmla="*/ 172 h 314"/>
                            <a:gd name="T84" fmla="*/ 207 w 268"/>
                            <a:gd name="T85" fmla="*/ 170 h 314"/>
                            <a:gd name="T86" fmla="*/ 212 w 268"/>
                            <a:gd name="T87" fmla="*/ 167 h 314"/>
                            <a:gd name="T88" fmla="*/ 217 w 268"/>
                            <a:gd name="T89" fmla="*/ 162 h 314"/>
                            <a:gd name="T90" fmla="*/ 221 w 268"/>
                            <a:gd name="T91" fmla="*/ 157 h 314"/>
                            <a:gd name="T92" fmla="*/ 222 w 268"/>
                            <a:gd name="T93" fmla="*/ 146 h 314"/>
                            <a:gd name="T94" fmla="*/ 219 w 268"/>
                            <a:gd name="T95" fmla="*/ 136 h 314"/>
                            <a:gd name="T96" fmla="*/ 217 w 268"/>
                            <a:gd name="T97" fmla="*/ 131 h 314"/>
                            <a:gd name="T98" fmla="*/ 212 w 268"/>
                            <a:gd name="T99" fmla="*/ 123 h 314"/>
                            <a:gd name="T100" fmla="*/ 195 w 268"/>
                            <a:gd name="T101" fmla="*/ 98 h 314"/>
                            <a:gd name="T102" fmla="*/ 171 w 268"/>
                            <a:gd name="T103" fmla="*/ 64 h 314"/>
                            <a:gd name="T104" fmla="*/ 128 w 268"/>
                            <a:gd name="T105" fmla="*/ 94 h 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68" h="314">
                              <a:moveTo>
                                <a:pt x="0" y="117"/>
                              </a:moveTo>
                              <a:lnTo>
                                <a:pt x="169" y="0"/>
                              </a:lnTo>
                              <a:lnTo>
                                <a:pt x="234" y="93"/>
                              </a:lnTo>
                              <a:lnTo>
                                <a:pt x="246" y="110"/>
                              </a:lnTo>
                              <a:lnTo>
                                <a:pt x="256" y="129"/>
                              </a:lnTo>
                              <a:lnTo>
                                <a:pt x="265" y="148"/>
                              </a:lnTo>
                              <a:lnTo>
                                <a:pt x="268" y="165"/>
                              </a:lnTo>
                              <a:lnTo>
                                <a:pt x="267" y="180"/>
                              </a:lnTo>
                              <a:lnTo>
                                <a:pt x="262" y="194"/>
                              </a:lnTo>
                              <a:lnTo>
                                <a:pt x="253" y="204"/>
                              </a:lnTo>
                              <a:lnTo>
                                <a:pt x="246" y="211"/>
                              </a:lnTo>
                              <a:lnTo>
                                <a:pt x="237" y="217"/>
                              </a:lnTo>
                              <a:lnTo>
                                <a:pt x="227" y="219"/>
                              </a:lnTo>
                              <a:lnTo>
                                <a:pt x="217" y="220"/>
                              </a:lnTo>
                              <a:lnTo>
                                <a:pt x="206" y="219"/>
                              </a:lnTo>
                              <a:lnTo>
                                <a:pt x="189" y="212"/>
                              </a:lnTo>
                              <a:lnTo>
                                <a:pt x="181" y="208"/>
                              </a:lnTo>
                              <a:lnTo>
                                <a:pt x="173" y="201"/>
                              </a:lnTo>
                              <a:lnTo>
                                <a:pt x="159" y="187"/>
                              </a:lnTo>
                              <a:lnTo>
                                <a:pt x="161" y="199"/>
                              </a:lnTo>
                              <a:lnTo>
                                <a:pt x="161" y="212"/>
                              </a:lnTo>
                              <a:lnTo>
                                <a:pt x="160" y="225"/>
                              </a:lnTo>
                              <a:lnTo>
                                <a:pt x="158" y="238"/>
                              </a:lnTo>
                              <a:lnTo>
                                <a:pt x="150" y="264"/>
                              </a:lnTo>
                              <a:lnTo>
                                <a:pt x="136" y="314"/>
                              </a:lnTo>
                              <a:lnTo>
                                <a:pt x="99" y="261"/>
                              </a:lnTo>
                              <a:lnTo>
                                <a:pt x="115" y="203"/>
                              </a:lnTo>
                              <a:lnTo>
                                <a:pt x="122" y="169"/>
                              </a:lnTo>
                              <a:lnTo>
                                <a:pt x="123" y="153"/>
                              </a:lnTo>
                              <a:lnTo>
                                <a:pt x="121" y="146"/>
                              </a:lnTo>
                              <a:lnTo>
                                <a:pt x="119" y="140"/>
                              </a:lnTo>
                              <a:lnTo>
                                <a:pt x="107" y="121"/>
                              </a:lnTo>
                              <a:lnTo>
                                <a:pt x="101" y="112"/>
                              </a:lnTo>
                              <a:lnTo>
                                <a:pt x="31" y="161"/>
                              </a:lnTo>
                              <a:lnTo>
                                <a:pt x="0" y="117"/>
                              </a:lnTo>
                              <a:close/>
                              <a:moveTo>
                                <a:pt x="128" y="94"/>
                              </a:moveTo>
                              <a:lnTo>
                                <a:pt x="151" y="126"/>
                              </a:lnTo>
                              <a:lnTo>
                                <a:pt x="172" y="155"/>
                              </a:lnTo>
                              <a:lnTo>
                                <a:pt x="179" y="162"/>
                              </a:lnTo>
                              <a:lnTo>
                                <a:pt x="185" y="168"/>
                              </a:lnTo>
                              <a:lnTo>
                                <a:pt x="193" y="172"/>
                              </a:lnTo>
                              <a:lnTo>
                                <a:pt x="201" y="172"/>
                              </a:lnTo>
                              <a:lnTo>
                                <a:pt x="207" y="170"/>
                              </a:lnTo>
                              <a:lnTo>
                                <a:pt x="212" y="167"/>
                              </a:lnTo>
                              <a:lnTo>
                                <a:pt x="217" y="162"/>
                              </a:lnTo>
                              <a:lnTo>
                                <a:pt x="221" y="157"/>
                              </a:lnTo>
                              <a:lnTo>
                                <a:pt x="222" y="146"/>
                              </a:lnTo>
                              <a:lnTo>
                                <a:pt x="219" y="136"/>
                              </a:lnTo>
                              <a:lnTo>
                                <a:pt x="217" y="131"/>
                              </a:lnTo>
                              <a:lnTo>
                                <a:pt x="212" y="123"/>
                              </a:lnTo>
                              <a:lnTo>
                                <a:pt x="195" y="98"/>
                              </a:lnTo>
                              <a:lnTo>
                                <a:pt x="171" y="64"/>
                              </a:lnTo>
                              <a:lnTo>
                                <a:pt x="128" y="9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08"/>
                      <wps:cNvSpPr>
                        <a:spLocks noEditPoints="1"/>
                      </wps:cNvSpPr>
                      <wps:spPr bwMode="auto">
                        <a:xfrm>
                          <a:off x="6299" y="5623"/>
                          <a:ext cx="210" cy="268"/>
                        </a:xfrm>
                        <a:custGeom>
                          <a:avLst/>
                          <a:gdLst>
                            <a:gd name="T0" fmla="*/ 0 w 210"/>
                            <a:gd name="T1" fmla="*/ 268 h 268"/>
                            <a:gd name="T2" fmla="*/ 1 w 210"/>
                            <a:gd name="T3" fmla="*/ 209 h 268"/>
                            <a:gd name="T4" fmla="*/ 49 w 210"/>
                            <a:gd name="T5" fmla="*/ 187 h 268"/>
                            <a:gd name="T6" fmla="*/ 51 w 210"/>
                            <a:gd name="T7" fmla="*/ 80 h 268"/>
                            <a:gd name="T8" fmla="*/ 5 w 210"/>
                            <a:gd name="T9" fmla="*/ 57 h 268"/>
                            <a:gd name="T10" fmla="*/ 7 w 210"/>
                            <a:gd name="T11" fmla="*/ 0 h 268"/>
                            <a:gd name="T12" fmla="*/ 210 w 210"/>
                            <a:gd name="T13" fmla="*/ 109 h 268"/>
                            <a:gd name="T14" fmla="*/ 208 w 210"/>
                            <a:gd name="T15" fmla="*/ 166 h 268"/>
                            <a:gd name="T16" fmla="*/ 0 w 210"/>
                            <a:gd name="T17" fmla="*/ 268 h 268"/>
                            <a:gd name="T18" fmla="*/ 84 w 210"/>
                            <a:gd name="T19" fmla="*/ 171 h 268"/>
                            <a:gd name="T20" fmla="*/ 161 w 210"/>
                            <a:gd name="T21" fmla="*/ 136 h 268"/>
                            <a:gd name="T22" fmla="*/ 86 w 210"/>
                            <a:gd name="T23" fmla="*/ 98 h 268"/>
                            <a:gd name="T24" fmla="*/ 84 w 210"/>
                            <a:gd name="T25" fmla="*/ 171 h 2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0" h="268">
                              <a:moveTo>
                                <a:pt x="0" y="268"/>
                              </a:moveTo>
                              <a:lnTo>
                                <a:pt x="1" y="209"/>
                              </a:lnTo>
                              <a:lnTo>
                                <a:pt x="49" y="187"/>
                              </a:lnTo>
                              <a:lnTo>
                                <a:pt x="51" y="80"/>
                              </a:lnTo>
                              <a:lnTo>
                                <a:pt x="5" y="57"/>
                              </a:lnTo>
                              <a:lnTo>
                                <a:pt x="7" y="0"/>
                              </a:lnTo>
                              <a:lnTo>
                                <a:pt x="210" y="109"/>
                              </a:lnTo>
                              <a:lnTo>
                                <a:pt x="208" y="166"/>
                              </a:lnTo>
                              <a:lnTo>
                                <a:pt x="0" y="268"/>
                              </a:lnTo>
                              <a:close/>
                              <a:moveTo>
                                <a:pt x="84" y="171"/>
                              </a:moveTo>
                              <a:lnTo>
                                <a:pt x="161" y="136"/>
                              </a:lnTo>
                              <a:lnTo>
                                <a:pt x="86" y="98"/>
                              </a:lnTo>
                              <a:lnTo>
                                <a:pt x="84" y="17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09"/>
                      <wps:cNvSpPr>
                        <a:spLocks/>
                      </wps:cNvSpPr>
                      <wps:spPr bwMode="auto">
                        <a:xfrm>
                          <a:off x="6370" y="5354"/>
                          <a:ext cx="223" cy="240"/>
                        </a:xfrm>
                        <a:custGeom>
                          <a:avLst/>
                          <a:gdLst>
                            <a:gd name="T0" fmla="*/ 24 w 223"/>
                            <a:gd name="T1" fmla="*/ 199 h 240"/>
                            <a:gd name="T2" fmla="*/ 5 w 223"/>
                            <a:gd name="T3" fmla="*/ 170 h 240"/>
                            <a:gd name="T4" fmla="*/ 0 w 223"/>
                            <a:gd name="T5" fmla="*/ 127 h 240"/>
                            <a:gd name="T6" fmla="*/ 3 w 223"/>
                            <a:gd name="T7" fmla="*/ 105 h 240"/>
                            <a:gd name="T8" fmla="*/ 15 w 223"/>
                            <a:gd name="T9" fmla="*/ 76 h 240"/>
                            <a:gd name="T10" fmla="*/ 24 w 223"/>
                            <a:gd name="T11" fmla="*/ 58 h 240"/>
                            <a:gd name="T12" fmla="*/ 44 w 223"/>
                            <a:gd name="T13" fmla="*/ 32 h 240"/>
                            <a:gd name="T14" fmla="*/ 73 w 223"/>
                            <a:gd name="T15" fmla="*/ 11 h 240"/>
                            <a:gd name="T16" fmla="*/ 108 w 223"/>
                            <a:gd name="T17" fmla="*/ 0 h 240"/>
                            <a:gd name="T18" fmla="*/ 135 w 223"/>
                            <a:gd name="T19" fmla="*/ 1 h 240"/>
                            <a:gd name="T20" fmla="*/ 156 w 223"/>
                            <a:gd name="T21" fmla="*/ 8 h 240"/>
                            <a:gd name="T22" fmla="*/ 176 w 223"/>
                            <a:gd name="T23" fmla="*/ 18 h 240"/>
                            <a:gd name="T24" fmla="*/ 203 w 223"/>
                            <a:gd name="T25" fmla="*/ 42 h 240"/>
                            <a:gd name="T26" fmla="*/ 217 w 223"/>
                            <a:gd name="T27" fmla="*/ 66 h 240"/>
                            <a:gd name="T28" fmla="*/ 223 w 223"/>
                            <a:gd name="T29" fmla="*/ 95 h 240"/>
                            <a:gd name="T30" fmla="*/ 222 w 223"/>
                            <a:gd name="T31" fmla="*/ 119 h 240"/>
                            <a:gd name="T32" fmla="*/ 214 w 223"/>
                            <a:gd name="T33" fmla="*/ 151 h 240"/>
                            <a:gd name="T34" fmla="*/ 196 w 223"/>
                            <a:gd name="T35" fmla="*/ 187 h 240"/>
                            <a:gd name="T36" fmla="*/ 171 w 223"/>
                            <a:gd name="T37" fmla="*/ 218 h 240"/>
                            <a:gd name="T38" fmla="*/ 147 w 223"/>
                            <a:gd name="T39" fmla="*/ 233 h 240"/>
                            <a:gd name="T40" fmla="*/ 127 w 223"/>
                            <a:gd name="T41" fmla="*/ 239 h 240"/>
                            <a:gd name="T42" fmla="*/ 102 w 223"/>
                            <a:gd name="T43" fmla="*/ 240 h 240"/>
                            <a:gd name="T44" fmla="*/ 117 w 223"/>
                            <a:gd name="T45" fmla="*/ 188 h 240"/>
                            <a:gd name="T46" fmla="*/ 134 w 223"/>
                            <a:gd name="T47" fmla="*/ 188 h 240"/>
                            <a:gd name="T48" fmla="*/ 150 w 223"/>
                            <a:gd name="T49" fmla="*/ 182 h 240"/>
                            <a:gd name="T50" fmla="*/ 165 w 223"/>
                            <a:gd name="T51" fmla="*/ 168 h 240"/>
                            <a:gd name="T52" fmla="*/ 177 w 223"/>
                            <a:gd name="T53" fmla="*/ 147 h 240"/>
                            <a:gd name="T54" fmla="*/ 184 w 223"/>
                            <a:gd name="T55" fmla="*/ 119 h 240"/>
                            <a:gd name="T56" fmla="*/ 180 w 223"/>
                            <a:gd name="T57" fmla="*/ 100 h 240"/>
                            <a:gd name="T58" fmla="*/ 172 w 223"/>
                            <a:gd name="T59" fmla="*/ 86 h 240"/>
                            <a:gd name="T60" fmla="*/ 149 w 223"/>
                            <a:gd name="T61" fmla="*/ 66 h 240"/>
                            <a:gd name="T62" fmla="*/ 122 w 223"/>
                            <a:gd name="T63" fmla="*/ 53 h 240"/>
                            <a:gd name="T64" fmla="*/ 107 w 223"/>
                            <a:gd name="T65" fmla="*/ 51 h 240"/>
                            <a:gd name="T66" fmla="*/ 90 w 223"/>
                            <a:gd name="T67" fmla="*/ 51 h 240"/>
                            <a:gd name="T68" fmla="*/ 76 w 223"/>
                            <a:gd name="T69" fmla="*/ 58 h 240"/>
                            <a:gd name="T70" fmla="*/ 54 w 223"/>
                            <a:gd name="T71" fmla="*/ 79 h 240"/>
                            <a:gd name="T72" fmla="*/ 45 w 223"/>
                            <a:gd name="T73" fmla="*/ 94 h 240"/>
                            <a:gd name="T74" fmla="*/ 41 w 223"/>
                            <a:gd name="T75" fmla="*/ 122 h 240"/>
                            <a:gd name="T76" fmla="*/ 45 w 223"/>
                            <a:gd name="T77" fmla="*/ 138 h 240"/>
                            <a:gd name="T78" fmla="*/ 58 w 223"/>
                            <a:gd name="T79" fmla="*/ 158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23" h="240">
                              <a:moveTo>
                                <a:pt x="60" y="159"/>
                              </a:moveTo>
                              <a:lnTo>
                                <a:pt x="24" y="199"/>
                              </a:lnTo>
                              <a:lnTo>
                                <a:pt x="14" y="185"/>
                              </a:lnTo>
                              <a:lnTo>
                                <a:pt x="5" y="170"/>
                              </a:lnTo>
                              <a:lnTo>
                                <a:pt x="0" y="151"/>
                              </a:lnTo>
                              <a:lnTo>
                                <a:pt x="0" y="127"/>
                              </a:lnTo>
                              <a:lnTo>
                                <a:pt x="0" y="116"/>
                              </a:lnTo>
                              <a:lnTo>
                                <a:pt x="3" y="105"/>
                              </a:lnTo>
                              <a:lnTo>
                                <a:pt x="8" y="90"/>
                              </a:lnTo>
                              <a:lnTo>
                                <a:pt x="15" y="76"/>
                              </a:lnTo>
                              <a:lnTo>
                                <a:pt x="17" y="72"/>
                              </a:lnTo>
                              <a:lnTo>
                                <a:pt x="24" y="58"/>
                              </a:lnTo>
                              <a:lnTo>
                                <a:pt x="34" y="45"/>
                              </a:lnTo>
                              <a:lnTo>
                                <a:pt x="44" y="32"/>
                              </a:lnTo>
                              <a:lnTo>
                                <a:pt x="57" y="22"/>
                              </a:lnTo>
                              <a:lnTo>
                                <a:pt x="73" y="11"/>
                              </a:lnTo>
                              <a:lnTo>
                                <a:pt x="91" y="3"/>
                              </a:lnTo>
                              <a:lnTo>
                                <a:pt x="108" y="0"/>
                              </a:lnTo>
                              <a:lnTo>
                                <a:pt x="125" y="0"/>
                              </a:lnTo>
                              <a:lnTo>
                                <a:pt x="135" y="1"/>
                              </a:lnTo>
                              <a:lnTo>
                                <a:pt x="146" y="3"/>
                              </a:lnTo>
                              <a:lnTo>
                                <a:pt x="156" y="8"/>
                              </a:lnTo>
                              <a:lnTo>
                                <a:pt x="166" y="12"/>
                              </a:lnTo>
                              <a:lnTo>
                                <a:pt x="176" y="18"/>
                              </a:lnTo>
                              <a:lnTo>
                                <a:pt x="195" y="32"/>
                              </a:lnTo>
                              <a:lnTo>
                                <a:pt x="203" y="42"/>
                              </a:lnTo>
                              <a:lnTo>
                                <a:pt x="210" y="51"/>
                              </a:lnTo>
                              <a:lnTo>
                                <a:pt x="217" y="66"/>
                              </a:lnTo>
                              <a:lnTo>
                                <a:pt x="221" y="82"/>
                              </a:lnTo>
                              <a:lnTo>
                                <a:pt x="223" y="95"/>
                              </a:lnTo>
                              <a:lnTo>
                                <a:pt x="223" y="107"/>
                              </a:lnTo>
                              <a:lnTo>
                                <a:pt x="222" y="119"/>
                              </a:lnTo>
                              <a:lnTo>
                                <a:pt x="220" y="131"/>
                              </a:lnTo>
                              <a:lnTo>
                                <a:pt x="214" y="151"/>
                              </a:lnTo>
                              <a:lnTo>
                                <a:pt x="207" y="168"/>
                              </a:lnTo>
                              <a:lnTo>
                                <a:pt x="196" y="187"/>
                              </a:lnTo>
                              <a:lnTo>
                                <a:pt x="183" y="204"/>
                              </a:lnTo>
                              <a:lnTo>
                                <a:pt x="171" y="218"/>
                              </a:lnTo>
                              <a:lnTo>
                                <a:pt x="155" y="228"/>
                              </a:lnTo>
                              <a:lnTo>
                                <a:pt x="147" y="233"/>
                              </a:lnTo>
                              <a:lnTo>
                                <a:pt x="137" y="237"/>
                              </a:lnTo>
                              <a:lnTo>
                                <a:pt x="127" y="239"/>
                              </a:lnTo>
                              <a:lnTo>
                                <a:pt x="117" y="240"/>
                              </a:lnTo>
                              <a:lnTo>
                                <a:pt x="102" y="240"/>
                              </a:lnTo>
                              <a:lnTo>
                                <a:pt x="101" y="239"/>
                              </a:lnTo>
                              <a:lnTo>
                                <a:pt x="117" y="188"/>
                              </a:lnTo>
                              <a:lnTo>
                                <a:pt x="126" y="189"/>
                              </a:lnTo>
                              <a:lnTo>
                                <a:pt x="134" y="188"/>
                              </a:lnTo>
                              <a:lnTo>
                                <a:pt x="142" y="185"/>
                              </a:lnTo>
                              <a:lnTo>
                                <a:pt x="150" y="182"/>
                              </a:lnTo>
                              <a:lnTo>
                                <a:pt x="158" y="175"/>
                              </a:lnTo>
                              <a:lnTo>
                                <a:pt x="165" y="168"/>
                              </a:lnTo>
                              <a:lnTo>
                                <a:pt x="171" y="158"/>
                              </a:lnTo>
                              <a:lnTo>
                                <a:pt x="177" y="147"/>
                              </a:lnTo>
                              <a:lnTo>
                                <a:pt x="182" y="133"/>
                              </a:lnTo>
                              <a:lnTo>
                                <a:pt x="184" y="119"/>
                              </a:lnTo>
                              <a:lnTo>
                                <a:pt x="183" y="109"/>
                              </a:lnTo>
                              <a:lnTo>
                                <a:pt x="180" y="100"/>
                              </a:lnTo>
                              <a:lnTo>
                                <a:pt x="177" y="93"/>
                              </a:lnTo>
                              <a:lnTo>
                                <a:pt x="172" y="86"/>
                              </a:lnTo>
                              <a:lnTo>
                                <a:pt x="161" y="74"/>
                              </a:lnTo>
                              <a:lnTo>
                                <a:pt x="149" y="66"/>
                              </a:lnTo>
                              <a:lnTo>
                                <a:pt x="133" y="58"/>
                              </a:lnTo>
                              <a:lnTo>
                                <a:pt x="122" y="53"/>
                              </a:lnTo>
                              <a:lnTo>
                                <a:pt x="110" y="51"/>
                              </a:lnTo>
                              <a:lnTo>
                                <a:pt x="107" y="51"/>
                              </a:lnTo>
                              <a:lnTo>
                                <a:pt x="99" y="50"/>
                              </a:lnTo>
                              <a:lnTo>
                                <a:pt x="90" y="51"/>
                              </a:lnTo>
                              <a:lnTo>
                                <a:pt x="83" y="53"/>
                              </a:lnTo>
                              <a:lnTo>
                                <a:pt x="76" y="58"/>
                              </a:lnTo>
                              <a:lnTo>
                                <a:pt x="64" y="67"/>
                              </a:lnTo>
                              <a:lnTo>
                                <a:pt x="54" y="79"/>
                              </a:lnTo>
                              <a:lnTo>
                                <a:pt x="51" y="83"/>
                              </a:lnTo>
                              <a:lnTo>
                                <a:pt x="45" y="94"/>
                              </a:lnTo>
                              <a:lnTo>
                                <a:pt x="42" y="108"/>
                              </a:lnTo>
                              <a:lnTo>
                                <a:pt x="41" y="122"/>
                              </a:lnTo>
                              <a:lnTo>
                                <a:pt x="43" y="131"/>
                              </a:lnTo>
                              <a:lnTo>
                                <a:pt x="45" y="138"/>
                              </a:lnTo>
                              <a:lnTo>
                                <a:pt x="51" y="148"/>
                              </a:lnTo>
                              <a:lnTo>
                                <a:pt x="58" y="158"/>
                              </a:lnTo>
                              <a:lnTo>
                                <a:pt x="60" y="15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10"/>
                      <wps:cNvSpPr>
                        <a:spLocks/>
                      </wps:cNvSpPr>
                      <wps:spPr bwMode="auto">
                        <a:xfrm>
                          <a:off x="6484" y="5180"/>
                          <a:ext cx="213" cy="103"/>
                        </a:xfrm>
                        <a:custGeom>
                          <a:avLst/>
                          <a:gdLst>
                            <a:gd name="T0" fmla="*/ 14 w 213"/>
                            <a:gd name="T1" fmla="*/ 0 h 103"/>
                            <a:gd name="T2" fmla="*/ 213 w 213"/>
                            <a:gd name="T3" fmla="*/ 51 h 103"/>
                            <a:gd name="T4" fmla="*/ 200 w 213"/>
                            <a:gd name="T5" fmla="*/ 103 h 103"/>
                            <a:gd name="T6" fmla="*/ 0 w 213"/>
                            <a:gd name="T7" fmla="*/ 52 h 103"/>
                            <a:gd name="T8" fmla="*/ 14 w 213"/>
                            <a:gd name="T9" fmla="*/ 0 h 103"/>
                          </a:gdLst>
                          <a:ahLst/>
                          <a:cxnLst>
                            <a:cxn ang="0">
                              <a:pos x="T0" y="T1"/>
                            </a:cxn>
                            <a:cxn ang="0">
                              <a:pos x="T2" y="T3"/>
                            </a:cxn>
                            <a:cxn ang="0">
                              <a:pos x="T4" y="T5"/>
                            </a:cxn>
                            <a:cxn ang="0">
                              <a:pos x="T6" y="T7"/>
                            </a:cxn>
                            <a:cxn ang="0">
                              <a:pos x="T8" y="T9"/>
                            </a:cxn>
                          </a:cxnLst>
                          <a:rect l="0" t="0" r="r" b="b"/>
                          <a:pathLst>
                            <a:path w="213" h="103">
                              <a:moveTo>
                                <a:pt x="14" y="0"/>
                              </a:moveTo>
                              <a:lnTo>
                                <a:pt x="213" y="51"/>
                              </a:lnTo>
                              <a:lnTo>
                                <a:pt x="200" y="103"/>
                              </a:lnTo>
                              <a:lnTo>
                                <a:pt x="0" y="52"/>
                              </a:lnTo>
                              <a:lnTo>
                                <a:pt x="1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11"/>
                      <wps:cNvSpPr>
                        <a:spLocks/>
                      </wps:cNvSpPr>
                      <wps:spPr bwMode="auto">
                        <a:xfrm>
                          <a:off x="6379" y="2856"/>
                          <a:ext cx="190" cy="102"/>
                        </a:xfrm>
                        <a:custGeom>
                          <a:avLst/>
                          <a:gdLst>
                            <a:gd name="T0" fmla="*/ 12 w 190"/>
                            <a:gd name="T1" fmla="*/ 102 h 102"/>
                            <a:gd name="T2" fmla="*/ 0 w 190"/>
                            <a:gd name="T3" fmla="*/ 76 h 102"/>
                            <a:gd name="T4" fmla="*/ 179 w 190"/>
                            <a:gd name="T5" fmla="*/ 0 h 102"/>
                            <a:gd name="T6" fmla="*/ 190 w 190"/>
                            <a:gd name="T7" fmla="*/ 24 h 102"/>
                            <a:gd name="T8" fmla="*/ 12 w 190"/>
                            <a:gd name="T9" fmla="*/ 102 h 102"/>
                          </a:gdLst>
                          <a:ahLst/>
                          <a:cxnLst>
                            <a:cxn ang="0">
                              <a:pos x="T0" y="T1"/>
                            </a:cxn>
                            <a:cxn ang="0">
                              <a:pos x="T2" y="T3"/>
                            </a:cxn>
                            <a:cxn ang="0">
                              <a:pos x="T4" y="T5"/>
                            </a:cxn>
                            <a:cxn ang="0">
                              <a:pos x="T6" y="T7"/>
                            </a:cxn>
                            <a:cxn ang="0">
                              <a:pos x="T8" y="T9"/>
                            </a:cxn>
                          </a:cxnLst>
                          <a:rect l="0" t="0" r="r" b="b"/>
                          <a:pathLst>
                            <a:path w="190" h="102">
                              <a:moveTo>
                                <a:pt x="12" y="102"/>
                              </a:moveTo>
                              <a:lnTo>
                                <a:pt x="0" y="76"/>
                              </a:lnTo>
                              <a:lnTo>
                                <a:pt x="179" y="0"/>
                              </a:lnTo>
                              <a:lnTo>
                                <a:pt x="190" y="24"/>
                              </a:lnTo>
                              <a:lnTo>
                                <a:pt x="12" y="102"/>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12"/>
                      <wps:cNvSpPr>
                        <a:spLocks/>
                      </wps:cNvSpPr>
                      <wps:spPr bwMode="auto">
                        <a:xfrm>
                          <a:off x="7229" y="2598"/>
                          <a:ext cx="197" cy="56"/>
                        </a:xfrm>
                        <a:custGeom>
                          <a:avLst/>
                          <a:gdLst>
                            <a:gd name="T0" fmla="*/ 5 w 197"/>
                            <a:gd name="T1" fmla="*/ 56 h 56"/>
                            <a:gd name="T2" fmla="*/ 0 w 197"/>
                            <a:gd name="T3" fmla="*/ 28 h 56"/>
                            <a:gd name="T4" fmla="*/ 192 w 197"/>
                            <a:gd name="T5" fmla="*/ 0 h 56"/>
                            <a:gd name="T6" fmla="*/ 197 w 197"/>
                            <a:gd name="T7" fmla="*/ 28 h 56"/>
                            <a:gd name="T8" fmla="*/ 5 w 197"/>
                            <a:gd name="T9" fmla="*/ 56 h 56"/>
                          </a:gdLst>
                          <a:ahLst/>
                          <a:cxnLst>
                            <a:cxn ang="0">
                              <a:pos x="T0" y="T1"/>
                            </a:cxn>
                            <a:cxn ang="0">
                              <a:pos x="T2" y="T3"/>
                            </a:cxn>
                            <a:cxn ang="0">
                              <a:pos x="T4" y="T5"/>
                            </a:cxn>
                            <a:cxn ang="0">
                              <a:pos x="T6" y="T7"/>
                            </a:cxn>
                            <a:cxn ang="0">
                              <a:pos x="T8" y="T9"/>
                            </a:cxn>
                          </a:cxnLst>
                          <a:rect l="0" t="0" r="r" b="b"/>
                          <a:pathLst>
                            <a:path w="197" h="56">
                              <a:moveTo>
                                <a:pt x="5" y="56"/>
                              </a:moveTo>
                              <a:lnTo>
                                <a:pt x="0" y="28"/>
                              </a:lnTo>
                              <a:lnTo>
                                <a:pt x="192" y="0"/>
                              </a:lnTo>
                              <a:lnTo>
                                <a:pt x="197" y="28"/>
                              </a:lnTo>
                              <a:lnTo>
                                <a:pt x="5" y="56"/>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13"/>
                      <wps:cNvSpPr>
                        <a:spLocks/>
                      </wps:cNvSpPr>
                      <wps:spPr bwMode="auto">
                        <a:xfrm>
                          <a:off x="9136" y="2858"/>
                          <a:ext cx="184" cy="115"/>
                        </a:xfrm>
                        <a:custGeom>
                          <a:avLst/>
                          <a:gdLst>
                            <a:gd name="T0" fmla="*/ 0 w 184"/>
                            <a:gd name="T1" fmla="*/ 24 h 115"/>
                            <a:gd name="T2" fmla="*/ 12 w 184"/>
                            <a:gd name="T3" fmla="*/ 0 h 115"/>
                            <a:gd name="T4" fmla="*/ 184 w 184"/>
                            <a:gd name="T5" fmla="*/ 91 h 115"/>
                            <a:gd name="T6" fmla="*/ 172 w 184"/>
                            <a:gd name="T7" fmla="*/ 115 h 115"/>
                            <a:gd name="T8" fmla="*/ 0 w 184"/>
                            <a:gd name="T9" fmla="*/ 24 h 115"/>
                          </a:gdLst>
                          <a:ahLst/>
                          <a:cxnLst>
                            <a:cxn ang="0">
                              <a:pos x="T0" y="T1"/>
                            </a:cxn>
                            <a:cxn ang="0">
                              <a:pos x="T2" y="T3"/>
                            </a:cxn>
                            <a:cxn ang="0">
                              <a:pos x="T4" y="T5"/>
                            </a:cxn>
                            <a:cxn ang="0">
                              <a:pos x="T6" y="T7"/>
                            </a:cxn>
                            <a:cxn ang="0">
                              <a:pos x="T8" y="T9"/>
                            </a:cxn>
                          </a:cxnLst>
                          <a:rect l="0" t="0" r="r" b="b"/>
                          <a:pathLst>
                            <a:path w="184" h="115">
                              <a:moveTo>
                                <a:pt x="0" y="24"/>
                              </a:moveTo>
                              <a:lnTo>
                                <a:pt x="12" y="0"/>
                              </a:lnTo>
                              <a:lnTo>
                                <a:pt x="184" y="91"/>
                              </a:lnTo>
                              <a:lnTo>
                                <a:pt x="172" y="115"/>
                              </a:lnTo>
                              <a:lnTo>
                                <a:pt x="0" y="24"/>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14"/>
                      <wps:cNvSpPr>
                        <a:spLocks/>
                      </wps:cNvSpPr>
                      <wps:spPr bwMode="auto">
                        <a:xfrm>
                          <a:off x="8271" y="2603"/>
                          <a:ext cx="195" cy="57"/>
                        </a:xfrm>
                        <a:custGeom>
                          <a:avLst/>
                          <a:gdLst>
                            <a:gd name="T0" fmla="*/ 0 w 195"/>
                            <a:gd name="T1" fmla="*/ 28 h 57"/>
                            <a:gd name="T2" fmla="*/ 3 w 195"/>
                            <a:gd name="T3" fmla="*/ 0 h 57"/>
                            <a:gd name="T4" fmla="*/ 195 w 195"/>
                            <a:gd name="T5" fmla="*/ 29 h 57"/>
                            <a:gd name="T6" fmla="*/ 193 w 195"/>
                            <a:gd name="T7" fmla="*/ 57 h 57"/>
                            <a:gd name="T8" fmla="*/ 0 w 195"/>
                            <a:gd name="T9" fmla="*/ 28 h 57"/>
                          </a:gdLst>
                          <a:ahLst/>
                          <a:cxnLst>
                            <a:cxn ang="0">
                              <a:pos x="T0" y="T1"/>
                            </a:cxn>
                            <a:cxn ang="0">
                              <a:pos x="T2" y="T3"/>
                            </a:cxn>
                            <a:cxn ang="0">
                              <a:pos x="T4" y="T5"/>
                            </a:cxn>
                            <a:cxn ang="0">
                              <a:pos x="T6" y="T7"/>
                            </a:cxn>
                            <a:cxn ang="0">
                              <a:pos x="T8" y="T9"/>
                            </a:cxn>
                          </a:cxnLst>
                          <a:rect l="0" t="0" r="r" b="b"/>
                          <a:pathLst>
                            <a:path w="195" h="57">
                              <a:moveTo>
                                <a:pt x="0" y="28"/>
                              </a:moveTo>
                              <a:lnTo>
                                <a:pt x="3" y="0"/>
                              </a:lnTo>
                              <a:lnTo>
                                <a:pt x="195" y="29"/>
                              </a:lnTo>
                              <a:lnTo>
                                <a:pt x="193" y="57"/>
                              </a:lnTo>
                              <a:lnTo>
                                <a:pt x="0" y="28"/>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E01789" id="Group 61" o:spid="_x0000_s1026" style="position:absolute;margin-left:0;margin-top:-4.9pt;width:71.65pt;height:96.8pt;z-index:251657216" coordorigin="5889,2309" coordsize="3905,4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">
              <v:shape id="Freeform 62" o:spid="_x0000_s1027" style="position:absolute;left:5889;top:2309;width:3905;height:4712;visibility:visible;mso-wrap-style:square;v-text-anchor:top" coordsize="3905,4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" path="m2914,1001r23,3l2960,1010r22,7l3004,1026r21,9l3046,1046r41,25l3096,1078r1,l3131,1104r31,27l3197,1164r3,6l3202,1178r-1,7l3197,1192r-4,5l3186,1200r-8,1l3172,1200r-42,-10l3096,1183r-34,-5l3061,1178r-21,-2l3018,1176r-21,3l2976,1185r-20,8l2937,1204r-19,12l2903,1232r-14,16l2881,1262r-6,14l2870,1294r-3,19l2865,1331r,19l2868,1369r5,18l2878,1405r9,17l2899,1442r15,19l2939,1490r20,17l2980,1523r,1l2981,1524r46,42l3064,1593r34,29l3131,1653r29,32l3189,1721r26,36l3238,1796r22,39l3260,1838r,1l3272,1872r8,35l3285,1943r2,36l3286,2015r-5,35l3275,2085r-11,35l3262,2124r-12,21l3279,2131r29,-11l3335,2110r28,-7l3389,2098r29,-4l3446,2092r27,-1l3502,2092r28,2l3585,2103r54,17l3665,2130r25,12l3715,2156r24,13l3767,2188r26,21l3817,2231r23,24l3874,2295r31,42l3905,2347r-3,11l3897,2366r-8,7l3880,2376r-10,1l3859,2376r-8,-5l3837,2365r-32,-13l3773,2341r-34,-6l3706,2332r-35,l3638,2335r-34,7l3572,2353r-26,13l3521,2381r-17,15l3489,2410r-16,16l3459,2442r-13,18l3433,2478r-11,19l3411,2515r-13,36l3387,2589r-8,37l3372,2664r-3,37l3369,2739r2,39l3376,2816r10,40l3397,2894r13,38l3426,2970r33,60l3494,3088r35,58l3565,3204r1,l3569,3210r1,1l3591,3257r17,47l3623,3352r10,49l3639,3421r,1l3647,3463r5,40l3655,3545r-1,42l3651,3627r-7,41l3635,3709r-12,39l3613,3775r-11,24l3576,3848r-17,22l3542,3892r-18,20l3504,3930r-23,22l3457,3973r-24,20l3409,4012r-26,17l3356,4046r-27,16l3302,4077r-28,14l3245,4103r-28,12l3187,4127r-30,9l3128,4144r-31,8l3067,4158r-74,17l2919,4189r-74,12l2770,4210r-60,9l2651,4232r-58,15l2534,4265r-56,19l2422,4308r-55,25l2313,4361r-40,27l2234,4414r-38,31l2160,4475r-35,32l2091,4542r-32,35l2028,4614r-33,45l1963,4706r-5,4l1953,4712r-7,-2l1943,4705r-40,-56l1861,4596r-30,-35l1801,4528r-33,-32l1735,4466r-35,-30l1628,4383r-38,-24l1536,4331r-55,-26l1425,4282r-57,-20l1310,4245r-59,-15l1192,4217r-60,-9l1058,4199r-75,-12l909,4173r-73,-17l800,4149r-36,-10l728,4128r-34,-12l659,4102r-34,-15l591,4070r-32,-19l527,4031r-30,-21l467,3988r-29,-23l411,3940r-27,-26l359,3887r-25,-29l331,3855r-20,-36l294,3782r-14,-37l267,3705r-9,-39l252,3625r-4,-41l247,3544r5,-54l259,3438r11,-52l285,3335r17,-50l323,3236r24,-46l374,3143r52,-87l477,2968r15,-38l505,2891r12,-38l526,2814r5,-39l534,2737r-1,-38l530,2662r-6,-39l516,2586r-12,-37l491,2513r-10,-18l469,2476r-12,-19l443,2440r-28,-33l398,2394r-16,-16l357,2363r-26,-12l300,2341r-31,-7l237,2331r-32,-1l173,2332r-32,5l111,2345r-31,10l33,2376r-7,-1l19,2373r-7,-4l8,2363r-4,-7l1,2349,,2342r1,-8l35,2286r28,-34l95,2221r33,-28l164,2167r24,-14l213,2139r25,-11l265,2117r25,-8l318,2101r56,-9l401,2089r28,-1l458,2089r27,3l513,2095r28,6l567,2108r27,9l595,2117r29,12l652,2143r-12,-21l638,2117r-9,-35l621,2048r-4,-35l616,1977r2,-36l623,1905r8,-35l642,1836r1,-1l644,1833r21,-40l689,1755r26,-36l742,1683r31,-32l805,1619r34,-29l875,1564r48,-42l924,1521r40,-33l989,1459r14,-18l1015,1420r1,l1024,1402r7,-17l1035,1366r2,-18l1037,1329r,-18l1033,1292r-5,-19l1021,1259r-7,-13l1000,1229r-16,-15l967,1201r-19,-10l928,1183r-21,-6l885,1174r-22,l842,1176r-1,l806,1181r-33,6l730,1199r-9,1l712,1199r-8,-6l699,1186r-2,-9l699,1169r5,-8l712,1156r28,-28l773,1102r33,-26l807,1076r10,-7l847,1049r33,-17l914,1017r36,-11l980,999r31,-4l914,966,819,933,725,900,631,862,539,822,448,779,358,734,269,686,237,659,125,724,33,536,228,424r85,174l396,559,316,375,517,277r82,191l686,427,620,237,832,163r70,199l800,398r77,170l948,541r70,-26l1089,492r73,-22l1124,294r-119,28l961,115,1190,60r35,163l1274,216r48,-11l1305,41,1524,12r17,161l1639,168,1635,6,1861,r5,211l1752,215r3,152l1826,363r69,-2l1966,360r70,2l2105,364r67,4l2176,216r-113,-4l2068,1r111,2l2234,6r59,1l2288,173r98,8l2405,14r114,15l2548,33r75,10l2603,224r49,7l2700,240,2738,63r229,54l2922,324,2803,296r-37,178l2838,494r71,25l2980,544r70,27l3128,400,3026,366r70,-200l3308,240r-67,191l3328,471r83,-190l3611,380r-80,184l3614,602r86,-174l3894,542r-93,187l3690,664r-8,7l3651,692r-31,21l3588,731r-33,19l3522,767r-33,18l3420,815r-61,27l3297,868r-63,26l3171,917r-64,23l3043,961r-64,20l2914,1001xe" fillcolor="black" stroked="f">
                <v:path arrowok="t" o:connecttype="custom" o:connectlocs="3087,1071;3201,1185;3062,1178;2918,1216;2865,1350;2959,1507;3160,1685;3280,1907;3250,2145;3473,2091;3739,2169;3902,2358;3805,2352;3546,2366;3422,2497;3371,2778;3529,3146;3633,3401;3644,3668;3524,3912;3329,4062;3097,4152;2593,4247;2196,4445;1958,4710;1768,4496;1368,4262;836,4156;559,4051;334,3858;248,3584;347,3190;531,2775;481,2495;331,2351;80,2355;0,2342;213,2139;458,2089;652,2143;623,1905;742,1683;989,1459;1037,1329;967,1201;806,1181;699,1169;847,1049;725,900;33,536;620,237;1162,470;1305,41;1755,367;2063,212;2519,29;2922,324;3026,366;3614,602;3588,731;3171,917" o:connectangles="0,0,0,0,0,0,0,0,0,0,0,0,0,0,0,0,0,0,0,0,0,0,0,0,0,0,0,0,0,0,0,0,0,0,0,0,0,0,0,0,0,0,0,0,0,0,0,0,0,0,0,0,0,0,0,0,0,0,0,0,0"/>
              </v:shape>
              <v:shape id="Freeform 63" o:spid="_x0000_s1028" style="position:absolute;left:8226;top:4579;width:752;height:634;visibility:visible;mso-wrap-style:square;v-text-anchor:top" coordsize="752,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" path="m489,150l643,46r2,-14l645,27r28,-6l674,21r31,-7l729,9,752,,730,27,709,54,688,83r-18,29l653,142r-15,31l624,206r-11,32l603,272r-7,34l590,341r-4,34l584,410r,34l586,479r4,35l590,515r12,60l617,634,581,619,543,606,506,595,468,584r-38,-8l390,569r-38,-4l313,561r-61,-8l243,552,215,495r131,2l217,414r-10,-6l175,387r,93l177,490r-30,41l140,529,105,518,70,508,36,495,3,481r-3,l467,165r22,-15xe" fillcolor="#fcc" stroked="f">
                <v:path arrowok="t" o:connecttype="custom" o:connectlocs="489,150;643,46;645,32;645,27;673,21;674,21;705,14;729,9;752,0;730,27;709,54;688,83;670,112;653,142;638,173;624,206;613,238;603,272;596,306;590,341;586,375;584,410;584,444;586,479;590,514;590,515;602,575;617,634;581,619;543,606;506,595;468,584;430,576;390,569;352,565;313,561;252,553;243,552;215,495;346,497;217,414;207,408;175,387;175,480;177,490;147,531;140,529;105,518;70,508;36,495;3,481;0,481;467,165;489,150" o:connectangles="0,0,0,0,0,0,0,0,0,0,0,0,0,0,0,0,0,0,0,0,0,0,0,0,0,0,0,0,0,0,0,0,0,0,0,0,0,0,0,0,0,0,0,0,0,0,0,0,0,0,0,0,0,0"/>
              </v:shape>
              <v:shape id="Freeform 64" o:spid="_x0000_s1029" style="position:absolute;left:6703;top:3369;width:1996;height:1708;visibility:visible;mso-wrap-style:square;v-text-anchor:top" coordsize="1996,1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" path="m1131,69r84,l1299,67r84,-5l1467,56r84,-9l1635,37r84,-13l1802,10r-18,13l1768,37r-15,15l1726,85r-11,18l1704,122r-9,18l1695,141r-13,38l1674,216r-5,38l1668,293r3,39l1677,370r11,37l1701,443r16,35l1717,479r1,l1737,514r21,33l1781,579r25,30l1806,610r41,40l1890,688r45,34l1983,753r13,12l680,1654r-65,-2l551,1652r-65,2l422,1660r-64,8l294,1678r-63,14l168,1708r-3,l168,1675r1,-35l168,1606r-2,-33l161,1538r-5,-33l147,1472r-10,-33l126,1407r-13,-32l98,1345,82,1315,64,1286,44,1258,23,1231,,1206r24,8l49,1220r29,7l79,1227r,1l130,1237r50,7l232,1249r51,l351,1248r8,-25l302,1186r-15,-10l274,1165r-12,-11l250,1142r-21,-27l211,1086r,-1l210,1084r-9,-16l192,1051r-7,-16l180,1017r-3,-18l174,981r,-37l177,926r3,-18l186,890r7,-17l201,856r10,-15l223,826r13,-16l238,809r11,-16l263,778r14,-14l292,751r47,-32l385,686r43,-38l468,608r,-1l469,607r25,-30l517,544r21,-32l558,477r,-1l573,441r14,-36l598,368r7,-39l607,291r,-39l602,213,592,176,580,139r,-1l570,117,558,97,545,79,531,60,516,43,499,28,480,13,461,r75,14l609,26r75,12l759,47r75,7l909,61r75,5l1059,68r72,1xe" fillcolor="#fcc" stroked="f">
                <v:path arrowok="t" o:connecttype="custom" o:connectlocs="1299,67;1551,47;1802,10;1753,52;1704,122;1682,179;1668,293;1688,407;1717,479;1758,547;1806,610;1935,722;680,1654;486,1654;294,1678;165,1708;168,1606;156,1505;126,1407;82,1315;23,1231;49,1220;79,1228;232,1249;359,1223;274,1165;229,1115;210,1084;185,1035;174,981;180,908;201,856;236,810;263,778;339,719;468,608;494,577;558,477;587,405;607,291;592,176;570,117;531,60;480,13;609,26;834,54;1059,68" o:connectangles="0,0,0,0,0,0,0,0,0,0,0,0,0,0,0,0,0,0,0,0,0,0,0,0,0,0,0,0,0,0,0,0,0,0,0,0,0,0,0,0,0,0,0,0,0,0,0"/>
              </v:shape>
              <v:shape id="Freeform 65" o:spid="_x0000_s1030" style="position:absolute;left:5940;top:4432;width:3805;height:2534;visibility:visible;mso-wrap-style:square;v-text-anchor:top" coordsize="3805,2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" path="m1904,2009r32,-27l1969,1955r35,-25l2039,1907r37,-21l2115,1868r39,-17l2194,1836r67,-22l2330,1796r69,-15l2469,1768r4,l2514,1764r41,-4l2596,1752r40,-8l2676,1732r40,-13l2754,1704r38,-17l2829,1668r36,-21l2900,1624r33,-23l2966,1574r31,-27l3027,1518r28,-31l3057,1486r15,-31l3084,1422r11,-34l3102,1355r3,-35l3107,1285r-2,-35l3101,1217r-7,-40l3084,1138r-11,-39l3059,1062r-22,-56l3014,951r-26,-55l2961,843r-2,-4l2944,794r-13,-46l2919,701r-9,-46l2907,614r-2,-42l2907,531r4,-41l2918,449r11,-39l2941,370r16,-38l2975,295r20,-36l3019,225r25,-32l3072,161r30,-27l3133,107r33,-25l3191,67r26,-14l3244,41r27,-12l3295,21r26,-7l3347,9r26,-3l3399,4r25,-2l3451,4r26,2l3503,9r26,6l3553,22r25,8l3602,40r24,10l3649,63r23,14l3690,89r19,13l3743,132r17,17l3775,166r14,17l3803,202r1,2l3805,204r,2l3803,210r-36,-14l3732,186r-37,-7l3658,175r-38,l3583,179r-37,8l3510,199r-29,13l3452,230r-1,1l3433,246r-17,16l3400,280r-16,17l3370,317r-13,19l3343,356r-11,21l3331,378r-15,39l3305,456r-10,40l3290,536r-4,41l3286,619r2,40l3294,700r9,41l3316,781r13,40l3346,863r34,60l3415,982r36,59l3487,1099r3,4l3509,1147r18,45l3540,1239r11,47l3556,1307r9,41l3570,1387r2,41l3571,1468r-4,41l3560,1550r-10,39l3536,1627r-8,21l3518,1669r-10,20l3495,1709r-13,18l3467,1746r-15,16l3436,1778r-22,21l3391,1820r-23,20l3343,1857r-25,19l3293,1892r-26,15l3240,1922r-28,14l3185,1949r-28,12l3128,1971r-29,9l3070,1988r-30,7l3010,2001r-72,18l2865,2033r-74,11l2717,2053r-61,10l2595,2076r-60,16l2475,2109r-58,21l2359,2153r-57,27l2247,2209r-34,22l2180,2253r-33,25l2116,2303r-30,26l2056,2356r-28,28l2000,2414r-50,59l1904,2534r-35,-45l1833,2445r-37,-43l1756,2361r-46,-43l1661,2279r-51,-39l1558,2207r-56,-29l1446,2151r-57,-23l1329,2107r-59,-18l1210,2073r-61,-13l1088,2051r-75,-9l940,2030r-73,-14l794,1999r-34,-7l725,1984r-35,-11l657,1962r-34,-14l591,1933r-32,-15l528,1899r-30,-18l469,1861r-29,-22l412,1817r-26,-25l360,1768r-25,-27l312,1715r-2,-4l289,1672r-18,-41l256,1589r-11,-43l238,1502r-4,-44l234,1414r3,-44l242,1329r8,-39l259,1250r12,-38l285,1175r16,-37l318,1100r19,-34l399,964,458,860r17,-42l490,779r11,-41l512,698r4,-41l519,616r-1,-41l515,534r-6,-41l500,454,488,414,473,376r,-1l461,354,449,333,435,315,421,295,388,260,371,244,353,229r,-1l324,210,295,196,260,186r-35,-8l189,173r-37,-1l117,175r-36,6l46,190,13,203r-6,4l2,207,,203r2,-3l16,181,30,164,45,146,62,130,96,100,114,87,133,74,161,57,190,43,220,30,251,20r30,-8l314,6,345,1,378,r34,1l443,5r30,6l504,17r30,10l560,38r27,13l613,65r25,15l671,105r32,26l732,159r28,31l786,223r23,34l830,293r18,37l863,368r14,39l886,447r8,41l899,528r1,42l899,612r-5,40l885,699r-10,46l861,792r-15,45l844,840r-28,54l792,948r-24,56l746,1060r-14,37l721,1135r-10,40l705,1214r-4,23l699,1261r-1,23l699,1307r2,23l704,1354r4,23l714,1399r13,31l742,1459r17,29l779,1515r22,24l825,1562r26,23l879,1603r28,21l937,1643r30,18l999,1677r32,15l1064,1706r33,13l1131,1731r45,10l1265,1760r45,7l1382,1778r70,13l1521,1809r70,18l1611,1834r40,15l1691,1867r38,18l1767,1906r36,23l1838,1954r33,26l1904,2009xe" fillcolor="#007f00" stroked="f">
                <v:path arrowok="t" o:connecttype="custom" o:connectlocs="2076,1886;2399,1781;2636,1744;2865,1647;3055,1487;3105,1320;3073,1099;2959,839;2905,572;2957,332;3102,134;3271,29;3424,2;3578,30;3709,102;3804,204;3695,179;3481,212;3384,297;3316,417;3288,659;3380,923;3527,1192;3572,1428;3528,1648;3452,1762;3318,1876;3157,1961;2938,2019;2535,2092;2213,2231;2028,2384;1796,2402;1502,2178;1149,2060;760,1992;559,1918;386,1792;271,1631;237,1370;301,1138;490,779;515,534;461,354;353,229;189,173;7,207;45,146;190,43;378,0;560,38;732,159;863,368;899,612;844,840;721,1135;699,1307;742,1459;879,1603;1064,1706;1382,1778;1691,1867;1904,2009" o:connectangles="0,0,0,0,0,0,0,0,0,0,0,0,0,0,0,0,0,0,0,0,0,0,0,0,0,0,0,0,0,0,0,0,0,0,0,0,0,0,0,0,0,0,0,0,0,0,0,0,0,0,0,0,0,0,0,0,0,0,0,0,0,0,0"/>
              </v:shape>
              <v:shape id="Freeform 66" o:spid="_x0000_s1031" style="position:absolute;left:6531;top:2855;width:2613;height:438;visibility:visible;mso-wrap-style:square;v-text-anchor:top" coordsize="2613,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" path="m422,428l318,398,215,364,160,347,53,309,,289,28,275r76,-34l181,210r78,-29l337,153r79,-25l496,105,576,84,657,66,738,49,821,36,903,24r82,-9l1067,8r83,-5l1233,r83,l1399,1r83,4l1565,11r82,9l1729,31r82,13l1892,60r82,17l2055,97r79,22l2213,144r80,25l2370,198r77,30l2524,261r75,35l2613,303r-102,39l2407,377r-104,32l2198,438r-4,l2087,404r-54,-17l1978,372r-54,-14l1869,345,1758,325r-56,-10l1647,307r-56,-7l1534,294r-56,-4l1365,285r-56,-1l1252,284r-56,1l1083,292r-55,5l972,303r-57,8l860,319r-56,9l694,351r-55,13l584,379r-54,15l476,410r-54,18xe" fillcolor="yellow" stroked="f">
                <v:path arrowok="t" o:connecttype="custom" o:connectlocs="318,398;160,347;0,289;104,241;259,181;416,128;576,84;738,49;903,24;1067,8;1233,0;1399,1;1565,11;1729,31;1892,60;2055,97;2213,144;2370,198;2524,261;2613,303;2407,377;2198,438;2087,404;1978,372;1869,345;1702,315;1591,300;1478,290;1309,284;1196,285;1028,297;915,311;804,328;639,364;530,394;422,428" o:connectangles="0,0,0,0,0,0,0,0,0,0,0,0,0,0,0,0,0,0,0,0,0,0,0,0,0,0,0,0,0,0,0,0,0,0,0,0"/>
              </v:shape>
              <v:shape id="Freeform 67" o:spid="_x0000_s1032" style="position:absolute;left:7025;top:3170;width:1650;height:230;visibility:visible;mso-wrap-style:square;v-text-anchor:top" coordsize="165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" path="m679,8l691,7,752,4,812,1,873,r61,1l995,4r61,4l1118,14r60,8l1238,32r60,11l1358,56r60,15l1476,87r59,18l1592,124r58,23l1560,165r-92,16l1377,195r-91,12l1194,216r-92,7l1010,228r-92,2l825,230r-92,-2l641,224r-92,-7l456,208,366,196,274,183,183,167,91,148,,124,74,104,150,85,226,68,303,53,379,40,456,29r78,-9l611,13,679,8xe" fillcolor="yellow" stroked="f">
                <v:path arrowok="t" o:connecttype="custom" o:connectlocs="679,8;691,7;752,4;812,1;873,0;934,1;995,4;1056,8;1118,14;1178,22;1238,32;1298,43;1358,56;1418,71;1476,87;1535,105;1592,124;1650,147;1560,165;1468,181;1377,195;1286,207;1194,216;1102,223;1010,228;918,230;825,230;733,228;641,224;549,217;456,208;366,196;274,183;183,167;91,148;0,124;74,104;150,85;226,68;303,53;379,40;456,29;534,20;611,13;679,8" o:connectangles="0,0,0,0,0,0,0,0,0,0,0,0,0,0,0,0,0,0,0,0,0,0,0,0,0,0,0,0,0,0,0,0,0,0,0,0,0,0,0,0,0,0,0,0,0"/>
              </v:shape>
              <v:shape id="Freeform 68" o:spid="_x0000_s1033" style="position:absolute;left:6388;top:2704;width:2910;height:430;visibility:visible;mso-wrap-style:square;v-text-anchor:top" coordsize="291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" path="m107,419l53,395,,370,83,330r84,-38l251,256r86,-33l345,219r81,-31l507,158r81,-27l671,106,749,86,827,67,905,51,985,37r79,-12l1144,16r80,-7l1304,3r54,-2l1413,r81,l1562,1r68,3l1699,10r68,6l1836,24r135,21l2039,59r67,14l2173,89r66,17l2305,126r66,21l2436,169r128,49l2653,256r86,41l2825,341r85,46l2811,430r-18,l2715,394r-80,-36l2554,326r-81,-30l2391,268r-83,-26l2224,219r-84,-21l2055,180r-85,-17l1884,149r-86,-11l1712,130r-87,-7l1538,118r-87,-1l1365,118r-87,4l1191,127r-87,8l1018,146r-86,13l847,174r-85,17l677,212r-83,22l510,260r-82,26l346,317r-81,31l185,383r-78,36xe" fillcolor="yellow" stroked="f">
                <v:path arrowok="t" o:connecttype="custom" o:connectlocs="53,395;83,330;251,256;345,219;507,158;671,106;827,67;985,37;1144,16;1304,3;1413,0;1562,1;1699,10;1836,24;2039,59;2173,89;2305,126;2436,169;2653,256;2825,341;2811,430;2715,394;2554,326;2391,268;2224,219;2055,180;1884,149;1712,130;1538,118;1365,118;1191,127;1018,146;847,174;677,212;510,260;346,317;185,383" o:connectangles="0,0,0,0,0,0,0,0,0,0,0,0,0,0,0,0,0,0,0,0,0,0,0,0,0,0,0,0,0,0,0,0,0,0,0,0,0"/>
              </v:shape>
              <v:shape id="Freeform 69" o:spid="_x0000_s1034" style="position:absolute;left:5968;top:2516;width:779;height:542;visibility:visible;mso-wrap-style:square;v-text-anchor:top" coordsize="779,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" path="m384,542l296,498,210,451,180,427,162,411,61,469,,343,135,265r83,171l362,370,282,185,421,117r82,189l650,239,585,51,732,r47,134l675,171r90,198l667,407r-95,42l477,494r-93,48xe" fillcolor="yellow" stroked="f">
                <v:path arrowok="t" o:connecttype="custom" o:connectlocs="384,542;296,498;210,451;180,427;162,411;61,469;0,343;135,265;218,436;362,370;282,185;421,117;503,306;650,239;585,51;732,0;779,134;675,171;765,369;667,407;572,449;477,494;384,542" o:connectangles="0,0,0,0,0,0,0,0,0,0,0,0,0,0,0,0,0,0,0,0,0,0,0"/>
              </v:shape>
              <v:shape id="Freeform 70" o:spid="_x0000_s1035" style="position:absolute;left:8959;top:2519;width:779;height:553;visibility:visible;mso-wrap-style:square;v-text-anchor:top" coordsize="779,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" path="m14,372l104,171,,135,47,,195,51,129,239r147,69l359,118r138,68l416,372r144,66l644,267r135,79l717,471,617,412r-3,2l589,435r-54,38l508,490r-29,16l450,521r-29,14l391,548r-10,5l291,504,200,456,107,412,14,372xe" fillcolor="yellow" stroked="f">
                <v:path arrowok="t" o:connecttype="custom" o:connectlocs="14,372;104,171;0,135;47,0;195,51;129,239;276,308;359,118;497,186;416,372;560,438;644,267;779,346;717,471;617,412;614,414;589,435;535,473;508,490;479,506;450,521;421,535;391,548;381,553;291,504;200,456;107,412;14,372" o:connectangles="0,0,0,0,0,0,0,0,0,0,0,0,0,0,0,0,0,0,0,0,0,0,0,0,0,0,0,0"/>
              </v:shape>
              <v:shape id="Freeform 71" o:spid="_x0000_s1036" style="position:absolute;left:7987;top:2345;width:829;height:428;visibility:visible;mso-wrap-style:square;v-text-anchor:top" coordsize="82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" path="m109,334r,-1l113,180r1,-34l,143,4,,159,5r-3,164l318,188,337,16,488,37,468,218r34,5l548,229r46,9l628,246,667,68r162,40l798,247,679,218,635,428,505,396,440,382,308,359,242,349r-66,-8l109,334xe" fillcolor="yellow" stroked="f">
                <v:path arrowok="t" o:connecttype="custom" o:connectlocs="109,334;109,333;113,180;114,146;0,143;4,0;159,5;156,169;318,188;337,16;488,37;468,218;502,223;548,229;594,238;628,246;667,68;829,108;798,247;679,218;635,428;505,396;440,382;308,359;242,349;176,341;109,334" o:connectangles="0,0,0,0,0,0,0,0,0,0,0,0,0,0,0,0,0,0,0,0,0,0,0,0,0,0,0"/>
              </v:shape>
              <v:shape id="Freeform 72" o:spid="_x0000_s1037" style="position:absolute;left:6891;top:2345;width:828;height:424;visibility:visible;mso-wrap-style:square;v-text-anchor:top" coordsize="828,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" path="m192,424l149,216,30,244,,104,163,66r34,159l236,215r40,-8l317,200r41,-5l341,35,492,15r17,159l542,172r97,-5l674,166,669,3,826,r2,143l716,145r,34l719,332r,1l653,339r-67,7l520,355r-66,11l322,391r-65,15l192,424xe" fillcolor="yellow" stroked="f">
                <v:path arrowok="t" o:connecttype="custom" o:connectlocs="192,424;149,216;30,244;0,104;163,66;197,225;236,215;276,207;317,200;358,195;341,35;492,15;509,174;542,172;639,167;674,166;669,3;826,0;828,143;716,145;716,179;719,332;719,333;653,339;586,346;520,355;454,366;322,391;257,406;192,424" o:connectangles="0,0,0,0,0,0,0,0,0,0,0,0,0,0,0,0,0,0,0,0,0,0,0,0,0,0,0,0,0,0"/>
              </v:shape>
              <v:shape id="Freeform 73" o:spid="_x0000_s1038" style="position:absolute;left:6342;top:2820;width:263;height:174;visibility:visible;mso-wrap-style:square;v-text-anchor:top" coordsize="26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" path="m34,174l,98,229,r34,74l34,174xe" fillcolor="black" stroked="f">
                <v:path arrowok="t" o:connecttype="custom" o:connectlocs="34,174;0,98;229,0;263,74;34,174" o:connectangles="0,0,0,0,0"/>
              </v:shape>
              <v:shape id="Freeform 74" o:spid="_x0000_s1039" style="position:absolute;left:7197;top:2568;width:262;height:116;visibility:visible;mso-wrap-style:square;v-text-anchor:top" coordsize="262,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" path="m14,116l,35,247,r15,81l14,116xe" fillcolor="black" stroked="f">
                <v:path arrowok="t" o:connecttype="custom" o:connectlocs="14,116;0,35;247,0;262,81;14,116" o:connectangles="0,0,0,0,0"/>
              </v:shape>
              <v:shape id="Freeform 75" o:spid="_x0000_s1040" style="position:absolute;left:8241;top:2571;width:256;height:120;visibility:visible;mso-wrap-style:square;v-text-anchor:top" coordsize="256,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" path="m,83l10,,256,37r-10,83l,83xe" fillcolor="black" stroked="f">
                <v:path arrowok="t" o:connecttype="custom" o:connectlocs="0,83;10,0;256,37;246,120;0,83" o:connectangles="0,0,0,0,0"/>
              </v:shape>
              <v:shape id="Freeform 76" o:spid="_x0000_s1041" style="position:absolute;left:9100;top:2821;width:257;height:189;visibility:visible;mso-wrap-style:square;v-text-anchor:top" coordsize="257,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" path="m,74l35,,257,115r-36,74l,74xe" fillcolor="black" stroked="f">
                <v:path arrowok="t" o:connecttype="custom" o:connectlocs="0,74;35,0;257,115;221,189;0,74" o:connectangles="0,0,0,0,0"/>
              </v:shape>
              <v:shape id="Freeform 77" o:spid="_x0000_s1042" style="position:absolute;left:7905;top:5687;width:839;height:96;visibility:visible;mso-wrap-style:square;v-text-anchor:top" coordsize="83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" path="m755,90r-2,3l710,93,551,92,233,94,74,96,,1,521,,839,,755,90xe" fillcolor="#b3b3b3" stroked="f">
                <v:path arrowok="t" o:connecttype="custom" o:connectlocs="755,90;753,93;710,93;551,92;233,94;74,96;0,1;521,0;839,0;755,90" o:connectangles="0,0,0,0,0,0,0,0,0,0"/>
              </v:shape>
              <v:shape id="Freeform 78" o:spid="_x0000_s1043" style="position:absolute;left:8407;top:3339;width:737;height:1247;visibility:visible;mso-wrap-style:square;v-text-anchor:top" coordsize="737,1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" path="m32,460l18,428,9,393,2,358,,323,1,287,5,253r8,-34l24,185,34,166,45,146,58,128,71,111,86,96,102,81,120,68,162,43,186,31,212,21r26,-9l265,7,292,2,319,r27,l374,2r26,3l427,12r26,7l479,30r25,11l528,55r22,15l561,77r31,24l622,127r-36,-8l549,113r-23,-1l500,112r-26,4l448,123r-24,9l401,146r-21,15l361,178r-17,21l335,217r-8,18l320,256r-4,22l314,300r1,23l318,346r5,22l331,388r9,20l355,433r16,20l400,485r21,18l442,521r45,39l490,563r34,25l556,616r31,29l615,676r27,33l667,744r23,36l710,817r2,4l722,852r8,32l735,915r2,33l736,980r-4,33l726,1044r-9,32l716,1079r-13,21l689,1120r-16,17l655,1153r-16,13l623,1177r-16,9l590,1195r-19,7l554,1209r-19,6l517,1218r-32,9l438,1236r-49,7l339,1246r-48,1l305,1237r15,-12l334,1213r13,-14l359,1185r21,-30l390,1138r2,-2l402,1117r10,-18l420,1079r6,-21l430,1039r3,-23l434,996r-1,-21l430,954r-5,-21l420,913r-8,-20l402,874,391,856,378,839,365,823r-2,-2l351,804,336,789,321,774,306,760r-6,-5l254,725,210,691,169,655,130,617,106,588,84,558,64,527,46,493,32,460xe" fillcolor="#007f00" stroked="f">
                <v:path arrowok="t" o:connecttype="custom" o:connectlocs="9,393;1,287;24,185;58,128;102,81;186,31;265,7;346,0;427,12;504,41;561,77;586,119;500,112;424,132;361,178;327,235;314,300;323,368;355,433;421,503;490,563;587,645;667,744;712,821;735,915;732,1013;716,1079;673,1137;623,1177;571,1202;517,1218;389,1243;305,1237;347,1199;390,1138;412,1099;430,1039;433,975;420,913;391,856;363,821;321,774;254,725;130,617;64,527" o:connectangles="0,0,0,0,0,0,0,0,0,0,0,0,0,0,0,0,0,0,0,0,0,0,0,0,0,0,0,0,0,0,0,0,0,0,0,0,0,0,0,0,0,0,0,0,0"/>
              </v:shape>
              <v:shape id="Freeform 79" o:spid="_x0000_s1044" style="position:absolute;left:6541;top:3336;width:737;height:1248;visibility:visible;mso-wrap-style:square;v-text-anchor:top" coordsize="737,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" path="m308,13l326,8,345,5,363,3,402,r19,1l439,3r19,2l476,8r19,4l531,24r34,15l598,57r19,12l634,82r16,15l665,112r15,17l692,147r11,19l712,186r12,34l731,253r5,35l737,324r-3,35l728,394r-10,35l705,461r-14,34l673,527r-20,32l631,589r-24,29l568,656r-42,36l482,726r-46,30l431,761r-16,14l386,805r-12,17l372,823r-14,17l345,857r-10,17l325,894r-7,20l311,934r-5,20l304,975r-1,21l304,1017r2,22l311,1059r6,21l325,1100r9,18l345,1137r1,2l356,1155r10,15l378,1185r25,28l417,1226r14,12l447,1248r-50,-1l348,1243r-49,-6l251,1227r-31,-8l201,1216r-18,-6l165,1203r-17,-7l113,1177,98,1167,83,1154,64,1138,48,1120,33,1101,21,1080,11,1045,4,1014,,981,,949,2,916,7,885r7,-33l24,822r3,-5l47,780,69,744,94,710r27,-33l150,646r30,-29l213,589r34,-26l250,561r45,-40l317,504r21,-19l365,454r17,-21l396,409r10,-20l413,368r6,-22l422,324r,-23l421,279r-5,-22l409,236r-7,-19l392,200,376,179,357,162,336,147,313,133,288,123r-25,-7l237,113r-26,l188,114r-38,6l114,128r30,-27l175,78r12,-7l210,55,234,42,259,29r26,-9l308,13xe" fillcolor="#007f00" stroked="f">
                <v:path arrowok="t" o:connecttype="custom" o:connectlocs="345,5;421,1;476,8;565,39;634,82;680,129;712,186;736,288;728,394;691,495;631,589;526,692;431,761;374,822;345,857;318,914;304,975;306,1039;325,1100;346,1139;378,1185;431,1238;348,1243;220,1219;165,1203;98,1167;48,1120;11,1045;0,949;14,852;47,780;121,677;213,589;295,521;365,454;406,389;422,324;416,257;392,200;336,147;263,116;188,114;144,101;210,55;285,20" o:connectangles="0,0,0,0,0,0,0,0,0,0,0,0,0,0,0,0,0,0,0,0,0,0,0,0,0,0,0,0,0,0,0,0,0,0,0,0,0,0,0,0,0,0,0,0,0"/>
              </v:shape>
              <v:shape id="Freeform 80" o:spid="_x0000_s1045" style="position:absolute;left:8423;top:5118;width:224;height:441;visibility:visible;mso-wrap-style:square;v-text-anchor:top" coordsize="22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" path="m,l177,348r47,93l,441,,xe" stroked="f">
                <v:path arrowok="t" o:connecttype="custom" o:connectlocs="0,0;177,348;224,441;0,441;0,0" o:connectangles="0,0,0,0,0"/>
              </v:shape>
              <v:shape id="Freeform 81" o:spid="_x0000_s1046" style="position:absolute;left:8077;top:5142;width:314;height:418;visibility:visible;mso-wrap-style:square;v-text-anchor:top" coordsize="314,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" path="m314,417l,418,55,345,314,r,417xe" stroked="f">
                <v:path arrowok="t" o:connecttype="custom" o:connectlocs="314,417;0,418;55,345;314,0;314,417" o:connectangles="0,0,0,0,0"/>
              </v:shape>
              <v:shape id="Freeform 82" o:spid="_x0000_s1047" style="position:absolute;left:7499;top:5079;width:859;height:488;visibility:visible;mso-wrap-style:square;v-text-anchor:top" coordsize="85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" path="m859,51l616,375r-86,-2l444,376r-85,6l274,391r-11,4l262,397r-2,4l260,407r1,6l265,416r5,4l277,421r4,l291,420r76,-8l441,406r76,-1l592,406r-62,82l473,486r-58,-4l364,476r-53,-5l260,467,155,465r-51,1l52,469,,472,279,283r76,-2l431,274r48,-5l529,267r4,1l572,270r40,2l615,272r20,-2l639,265r3,-7l641,253r-3,-5l634,243r-10,-4l612,236r-34,-4l543,229r-34,2l474,234r-71,9l329,249,640,39,699,r4,l758,18r57,18l852,47r7,4xe" fillcolor="#548dd4" stroked="f">
                <v:path arrowok="t" o:connecttype="custom" o:connectlocs="859,51;616,375;530,373;444,376;359,382;274,391;263,395;262,397;260,401;260,407;261,413;265,416;270,420;277,421;281,421;291,420;367,412;441,406;517,405;592,406;530,488;473,486;415,482;364,476;311,471;260,467;155,465;104,466;52,469;0,472;279,283;355,281;431,274;479,269;529,267;533,268;572,270;612,272;615,272;635,270;639,265;642,258;641,253;638,248;634,243;624,239;624,239;612,236;578,232;543,229;509,231;474,234;403,243;329,249;640,39;699,0;703,0;758,18;815,36;852,47;859,51" o:connectangles="0,0,0,0,0,0,0,0,0,0,0,0,0,0,0,0,0,0,0,0,0,0,0,0,0,0,0,0,0,0,0,0,0,0,0,0,0,0,0,0,0,0,0,0,0,0,0,0,0,0,0,0,0,0,0,0,0,0,0,0,0"/>
              </v:shape>
              <v:shape id="Freeform 83" o:spid="_x0000_s1048" style="position:absolute;left:6672;top:4157;width:2166;height:1821;visibility:visible;mso-wrap-style:square;v-text-anchor:top" coordsize="2166,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" path="m752,1402l247,1743r-57,39l135,1821r-26,-21l85,1778,63,1753,44,1726,34,1710,17,1675r-6,-19l6,1638,2,1618,,1600r,-20l2,1552r4,-48l13,1458r10,-47l37,1365,2056,r17,23l2090,48r1,1l2104,71r11,24l2123,118r5,25l2130,167r,26l2128,217r-5,24l2115,265r-9,23l2095,309r-12,19l2070,348r-17,18l2037,382r-38,28l1979,421r-4,5l1974,432r,6l1977,443r23,5l2022,451r36,2l2094,451r36,-2l2166,445r,1l1082,1179,752,1402xe" stroked="f">
                <v:path arrowok="t" o:connecttype="custom" o:connectlocs="752,1402;247,1743;190,1782;135,1821;109,1800;85,1778;63,1753;44,1726;34,1710;17,1675;11,1656;6,1638;2,1618;0,1600;0,1580;2,1552;6,1504;13,1458;23,1411;37,1365;2056,0;2073,23;2090,48;2091,49;2104,71;2115,95;2123,118;2128,143;2130,167;2130,193;2128,217;2123,241;2115,265;2106,288;2095,309;2083,328;2070,348;2053,366;2037,382;1999,410;1979,421;1975,426;1974,432;1974,438;1977,443;2000,448;2022,451;2058,453;2094,451;2130,449;2166,445;2166,446;1082,1179;752,1402" o:connectangles="0,0,0,0,0,0,0,0,0,0,0,0,0,0,0,0,0,0,0,0,0,0,0,0,0,0,0,0,0,0,0,0,0,0,0,0,0,0,0,0,0,0,0,0,0,0,0,0,0,0,0,0,0,0"/>
              </v:shape>
              <v:shape id="Freeform 84" o:spid="_x0000_s1049" style="position:absolute;left:6732;top:5055;width:607;height:409;visibility:visible;mso-wrap-style:square;v-text-anchor:top" coordsize="607,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" path="m344,176l,409,19,364,39,318,60,274,82,230r4,-7l86,222,98,187r11,-35l122,104,136,56,194,41,252,28,311,18r58,-8l429,4,488,r60,l607,2,475,87,344,176xe" fillcolor="#548dd4" stroked="f">
                <v:path arrowok="t" o:connecttype="custom" o:connectlocs="344,176;0,409;19,364;39,318;60,274;82,230;86,223;86,222;98,187;109,152;122,104;136,56;194,41;252,28;311,18;369,10;429,4;488,0;548,0;607,2;475,87;344,176" o:connectangles="0,0,0,0,0,0,0,0,0,0,0,0,0,0,0,0,0,0,0,0,0,0"/>
              </v:shape>
              <v:shape id="Freeform 85" o:spid="_x0000_s1050" style="position:absolute;left:6830;top:5156;width:2182;height:1240;visibility:visible;mso-wrap-style:square;v-text-anchor:top" coordsize="2182,1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" path="m1658,2r40,4l1723,9r75,11l1834,27r36,9l1908,47r35,10l1978,70r36,14l2021,85r15,43l2037,130r3,6l2040,137r15,28l2061,177r-38,3l1986,181r-4,l1942,179r-40,-1l1899,178r-19,2l1875,185r-1,2l1873,192r,6l1876,202r4,5l1885,209r6,3l1903,214r34,3l1972,219r34,-2l2041,214r30,-5l2079,216r29,68l2136,352r3,8l2145,375r3,15l2088,395r-60,8l2019,408r-5,6l2014,419r2,6l2019,429r6,3l2031,433r4,l2046,432r55,-7l2156,421r5,8l2169,464r7,34l2176,500r4,31l2182,562r-1,32l2177,625r-6,30l2162,685r-11,30l2138,743r-28,29l2082,800r-30,26l2021,851r-32,23l1955,895r-34,20l1886,934r-37,16l1812,964r-37,13l1737,987r-38,9l1659,1003r-39,5l1580,1010r-2,l1577,1011r-72,12l1433,1039r-71,20l1292,1081r-38,14l1217,1111r-36,18l1144,1147r-34,21l1077,1191r-33,24l1013,1240r-31,-25l950,1191r-34,-23l883,1147r-36,-18l811,1111r-37,-16l737,1081r-59,-20l618,1045r-60,-14l498,1021,331,994,277,982r-27,-7l224,967r-25,-9l173,948,123,924,91,907,60,888,30,869,,847,615,431r44,-5l702,423r44,-2l789,419r44,l877,421r43,3l964,428r52,5l1068,439r53,4l1173,444r5,-4l1562,439r,59l1004,500r10,12l953,506r-60,-3l833,501r-61,l712,502r-61,3l591,510r-60,7l522,523r-1,1l518,529r-1,5l519,540r4,4l528,547r6,1l538,548r11,-1l596,541r48,-4l692,533r95,-2l836,532r95,7l988,546r56,5l1115,641r-66,4l983,646r-65,-3l852,638r-64,-7l723,626r-66,-3l592,621r-65,2l462,626r-65,6l332,639r-9,6l322,645r-3,5l318,656r2,5l324,666r11,4l339,670r12,-1l398,662r48,-5l542,653r47,l637,654r48,2l733,661r57,7l847,672r58,4l962,678r57,l1078,676r57,-4l1192,668r49,-5l1290,661r3,1l1333,664r40,3l1376,667r20,-3l1400,660r443,l1846,656r63,-1l1971,650r10,-4l1982,646r3,-5l1986,634r-1,-4l1981,625r-5,-4l1970,620r-15,l1914,624r-40,1l1992,497r-397,1l1595,439r277,-1l1823,339r38,-2l1899,336r4,l1943,339r39,3l1985,340r20,-1l2011,332r1,-5l2012,322r-3,-6l2005,313r-5,-4l1995,307r-1,l1982,306r-34,-5l1914,299r-34,1l1846,302r-40,6l1652,r6,2xe" fillcolor="#548dd4" stroked="f">
                <v:path arrowok="t" o:connecttype="custom" o:connectlocs="1798,20;1943,57;2036,128;2055,165;1982,181;1880,180;1873,198;1891,212;1972,219;2079,216;2145,375;2019,408;2019,429;2046,432;2169,464;2182,562;2162,685;2082,800;1955,895;1812,964;1659,1003;1577,1011;1292,1081;1144,1147;1013,1240;883,1147;737,1081;498,1021;224,967;91,907;615,431;789,419;964,428;1173,444;1004,500;833,501;591,510;518,529;528,547;596,541;836,532;1115,641;852,638;592,621;332,639;318,656;339,670;542,653;733,661;962,678;1192,668;1333,664;1400,660;1971,650;1986,634;1970,620;1992,497;1823,339;1943,339;2011,332;2005,313;1982,306;1846,302" o:connectangles="0,0,0,0,0,0,0,0,0,0,0,0,0,0,0,0,0,0,0,0,0,0,0,0,0,0,0,0,0,0,0,0,0,0,0,0,0,0,0,0,0,0,0,0,0,0,0,0,0,0,0,0,0,0,0,0,0,0,0,0,0,0,0"/>
              </v:shape>
              <v:shape id="Freeform 86" o:spid="_x0000_s1051" style="position:absolute;left:8284;top:4447;width:308;height:330;visibility:visible;mso-wrap-style:square;v-text-anchor:top" coordsize="308,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" path="m9,265l4,249,1,231,,213,1,194,7,170r9,-25l30,121,46,98r4,-5l64,78,79,64,95,51,111,40,134,26,156,14,179,6,201,1,214,r13,1l239,2r11,4l261,12r8,6l277,26r7,8l293,49r7,17l305,83r3,18l308,121r-2,20l301,158r-6,17l288,193r-11,17l266,227r-14,15l238,257r-15,14l197,290r-23,14l151,315r-22,9l106,329r-12,1l80,330,69,327,57,324r-9,-5l38,312r-7,-7l24,296,15,281,9,265xm71,221r3,11l80,242r7,9l95,259r8,5l112,267r10,1l134,268r12,-2l158,261r12,-5l182,249r12,-10l204,230r10,-10l223,208r7,-13l236,184r4,-13l243,159r,-28l237,108,232,96,227,86r-6,-8l213,70r-8,-5l197,62r-9,-1l178,61r-11,1l156,65r-11,5l134,76r-8,5l110,93,95,107,84,122,74,139r-5,12l66,164r-2,11l64,187r2,17l71,221xe" fillcolor="#007f00" stroked="f">
                <v:path arrowok="t" o:connecttype="custom" o:connectlocs="4,249;0,213;7,170;30,121;50,93;79,64;111,40;156,14;201,1;227,1;250,6;269,18;284,34;300,66;308,101;306,141;295,175;277,210;252,242;223,271;174,304;129,324;94,330;69,327;48,319;31,305;15,281;71,221;80,242;95,259;112,267;134,268;158,261;182,249;204,230;223,208;236,184;243,159;237,108;227,86;213,70;197,62;178,61;156,65;134,76;110,93;84,122;69,151;64,175;66,204" o:connectangles="0,0,0,0,0,0,0,0,0,0,0,0,0,0,0,0,0,0,0,0,0,0,0,0,0,0,0,0,0,0,0,0,0,0,0,0,0,0,0,0,0,0,0,0,0,0,0,0,0,0"/>
                <o:lock v:ext="edit" verticies="t"/>
              </v:shape>
              <v:shape id="Freeform 87" o:spid="_x0000_s1052" style="position:absolute;left:7912;top:4622;width:373;height:439;visibility:visible;mso-wrap-style:square;v-text-anchor:top" coordsize="373,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" path="m82,439l,197,92,135,202,264,200,62,291,r82,242l317,280,253,90r3,231l198,360,75,211r64,190l82,439xe" fillcolor="#007f00" stroked="f">
                <v:path arrowok="t" o:connecttype="custom" o:connectlocs="82,439;0,197;92,135;202,264;200,62;291,0;373,242;317,280;253,90;256,321;198,360;75,211;139,401;82,439" o:connectangles="0,0,0,0,0,0,0,0,0,0,0,0,0,0"/>
              </v:shape>
              <v:shape id="Freeform 88" o:spid="_x0000_s1053" style="position:absolute;left:7648;top:4895;width:276;height:324;visibility:visible;mso-wrap-style:square;v-text-anchor:top" coordsize="276,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" path="m25,287l83,243r8,9l102,260r9,3l120,263r11,-2l142,257r11,-6l164,244r15,-12l194,220r6,-9l205,203r4,-8l212,187r1,-8l212,171r-3,-5l205,163r-6,-3l193,160r-9,2l175,165r-47,20l123,187,94,199r-28,9l56,209r-9,l31,208,19,202,8,192,3,180,,170,,159,1,148,4,136,8,123r6,-11l22,100,31,88,45,75,59,61,73,49,90,37,120,19r16,-8l153,5,164,1,176,r11,l197,3r10,3l215,12r6,6l226,27r3,6l169,76r-6,-7l154,63,143,61r-6,1l131,63r-15,7l102,79,87,91,71,105r-7,10l61,121r-2,6l58,133r1,4l64,143r6,2l80,145r20,-7l130,126r30,-13l190,101r12,-3l214,95r21,l246,99r10,6l263,112r6,9l272,129r3,13l276,155r-2,14l270,182r-7,16l256,211r-10,14l235,238r-14,13l207,264r-15,11l177,286r-16,10l145,305r-16,9l112,319r-10,3l90,324r-10,l70,323r-9,-2l53,317r-7,-5l39,307,31,297,25,287xe" fillcolor="#007f00" stroked="f">
                <v:path arrowok="t" o:connecttype="custom" o:connectlocs="83,243;102,260;120,263;142,257;164,244;194,220;205,203;212,187;212,171;205,163;193,160;175,165;123,187;66,208;47,209;19,202;3,180;0,159;4,136;14,112;31,88;59,61;90,37;136,11;164,1;187,0;207,6;221,18;229,33;163,69;143,61;131,63;102,79;71,105;61,121;58,133;64,143;80,145;130,126;190,101;214,95;246,99;263,112;272,129;276,155;270,182;256,211;235,238;207,264;177,286;145,305;112,319;90,324;70,323;53,317;39,307;25,287" o:connectangles="0,0,0,0,0,0,0,0,0,0,0,0,0,0,0,0,0,0,0,0,0,0,0,0,0,0,0,0,0,0,0,0,0,0,0,0,0,0,0,0,0,0,0,0,0,0,0,0,0,0,0,0,0,0,0,0,0"/>
              </v:shape>
              <v:shape id="Freeform 89" o:spid="_x0000_s1054" style="position:absolute;left:7515;top:5047;width:142;height:284;visibility:visible;mso-wrap-style:square;v-text-anchor:top" coordsize="142,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" path="m81,284l,41,61,r81,243l81,284xe" fillcolor="#007f00" stroked="f">
                <v:path arrowok="t" o:connecttype="custom" o:connectlocs="81,284;0,41;61,0;142,243;81,284" o:connectangles="0,0,0,0,0"/>
              </v:shape>
              <v:shape id="Freeform 90" o:spid="_x0000_s1055" style="position:absolute;left:7205;top:5108;width:280;height:359;visibility:visible;mso-wrap-style:square;v-text-anchor:top" coordsize="280,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" path="m190,359l,190,66,145,203,274,216,44,280,,255,315r-65,44xe" fillcolor="#007f00" stroked="f">
                <v:path arrowok="t" o:connecttype="custom" o:connectlocs="190,359;0,190;66,145;203,274;216,44;280,0;255,315;190,359" o:connectangles="0,0,0,0,0,0,0,0"/>
              </v:shape>
              <v:shape id="Freeform 91" o:spid="_x0000_s1056" style="position:absolute;left:7118;top:5317;width:142;height:283;visibility:visible;mso-wrap-style:square;v-text-anchor:top" coordsize="142,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" path="m82,283l,40,61,r81,242l82,283xe" fillcolor="#007f00" stroked="f">
                <v:path arrowok="t" o:connecttype="custom" o:connectlocs="82,283;0,40;61,0;142,242;82,283" o:connectangles="0,0,0,0,0"/>
              </v:shape>
              <v:shape id="Freeform 92" o:spid="_x0000_s1057" style="position:absolute;left:6839;top:5435;width:285;height:323;visibility:visible;mso-wrap-style:square;v-text-anchor:top" coordsize="285,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" path="m221,150r64,-26l284,143r-3,19l276,181r-9,20l256,222r-15,18l224,258r-18,16l187,288r-22,14l142,312r-23,7l97,323,77,322,59,317,43,309,30,296,18,279,8,258,3,240,1,222,,202,1,181,6,162r6,-18l22,125,32,107,45,89,60,73,76,57,93,44,127,21r22,-9l170,3,190,r15,l216,2r12,4l237,12r9,8l251,24,194,77,186,67,174,63,161,61r-14,3l131,70r-14,9l107,86,96,95r-9,9l80,116r-7,10l68,138r-3,12l63,160r,22l66,202r3,9l78,231r11,17l101,258r14,5l129,263r14,-2l157,255r15,-9l180,240r9,-7l196,225r6,-8l208,208r5,-10l216,190r2,-9l221,165r,-15xe" fillcolor="#007f00" stroked="f">
                <v:path arrowok="t" o:connecttype="custom" o:connectlocs="285,124;281,162;267,201;241,240;206,274;165,302;119,319;77,322;43,309;18,279;3,240;0,202;6,162;22,125;45,89;76,57;127,21;170,3;205,0;228,6;246,20;194,77;174,63;147,64;117,79;96,95;80,116;68,138;63,160;66,202;78,231;101,258;129,263;157,255;180,240;196,225;208,208;216,190;221,165" o:connectangles="0,0,0,0,0,0,0,0,0,0,0,0,0,0,0,0,0,0,0,0,0,0,0,0,0,0,0,0,0,0,0,0,0,0,0,0,0,0,0"/>
              </v:shape>
              <v:shape id="Freeform 93" o:spid="_x0000_s1058" style="position:absolute;left:7043;top:5898;width:1395;height:56;visibility:visible;mso-wrap-style:square;v-text-anchor:top" coordsize="13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" path="m18,16l104,9,190,4,276,r86,l448,1r86,3l620,9r86,9l766,21r121,2l948,22r61,-2l1069,16r60,-4l1189,5r42,-3l1273,2r42,3l1357,8r16,3l1382,14r10,7l1394,26r1,3l1394,34r-3,4l1386,42r-26,2l1357,44r-51,-1l1254,40r-42,l1058,51r-69,3l850,56,781,55,712,52,574,43,504,36,447,34,389,31,331,30,215,33r-58,3l98,41,41,47,28,48r-5,l17,47,11,45,6,42,2,37,,31,2,26,6,21r8,-3l18,16xe" fillcolor="black" stroked="f">
                <v:path arrowok="t" o:connecttype="custom" o:connectlocs="18,16;104,9;190,4;276,0;362,0;448,1;534,4;620,9;706,18;766,21;887,23;948,22;1009,20;1069,16;1129,12;1189,5;1231,2;1273,2;1315,5;1357,8;1373,11;1382,14;1392,21;1394,26;1395,29;1394,34;1391,38;1386,42;1360,44;1357,44;1306,43;1254,40;1212,40;1058,51;989,54;850,56;781,55;712,52;574,43;504,36;447,34;389,31;331,30;215,33;157,36;98,41;41,47;28,48;23,48;17,47;11,45;6,42;2,37;0,31;2,26;6,21;14,18;18,16" o:connectangles="0,0,0,0,0,0,0,0,0,0,0,0,0,0,0,0,0,0,0,0,0,0,0,0,0,0,0,0,0,0,0,0,0,0,0,0,0,0,0,0,0,0,0,0,0,0,0,0,0,0,0,0,0,0,0,0,0,0"/>
              </v:shape>
              <v:shape id="Freeform 94" o:spid="_x0000_s1059" style="position:absolute;left:7318;top:6053;width:1084;height:56;visibility:visible;mso-wrap-style:square;v-text-anchor:top" coordsize="108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" path="m14,17l79,10,144,4,209,1,274,r66,1l405,4r65,5l534,17r49,3l631,23r47,1l775,22r48,-4l918,6,952,3r34,l1020,4r35,5l1066,11r1,l1073,13r5,3l1082,20r1,5l1084,31r-1,4l1078,42r-20,3l1055,45r-39,-1l976,40r-4,l923,41r-49,5l817,52r-57,3l702,56r-58,l587,54,529,51,472,46,415,39,319,32,271,31r-47,l176,33r-48,4l80,41,33,47,21,48r-3,l12,47,6,44,2,39,,34,1,29,4,23r1,l14,17xe" fillcolor="black" stroked="f">
                <v:path arrowok="t" o:connecttype="custom" o:connectlocs="14,17;79,10;144,4;209,1;274,0;340,1;405,4;470,9;534,17;583,20;631,23;678,24;775,22;823,18;918,6;952,3;986,3;1020,4;1055,9;1066,11;1067,11;1073,13;1078,16;1082,20;1083,25;1084,31;1083,35;1078,42;1058,45;1055,45;1016,44;976,40;972,40;923,41;874,46;817,52;760,55;702,56;644,56;587,54;529,51;472,46;415,39;319,32;271,31;224,31;176,33;128,37;80,41;33,47;21,48;18,48;12,47;6,44;2,39;0,34;1,29;4,23;5,23;14,17" o:connectangles="0,0,0,0,0,0,0,0,0,0,0,0,0,0,0,0,0,0,0,0,0,0,0,0,0,0,0,0,0,0,0,0,0,0,0,0,0,0,0,0,0,0,0,0,0,0,0,0,0,0,0,0,0,0,0,0,0,0,0,0"/>
              </v:shape>
              <v:shape id="Freeform 95" o:spid="_x0000_s1060" style="position:absolute;left:9149;top:5444;width:243;height:257;visibility:visible;mso-wrap-style:square;v-text-anchor:top" coordsize="243,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" path="m168,r16,57l146,92r29,102l227,202r16,55l16,216,,162,168,xm117,119l54,176r84,12l117,119xe" stroked="f">
                <v:path arrowok="t" o:connecttype="custom" o:connectlocs="168,0;184,57;146,92;175,194;227,202;243,257;16,216;0,162;168,0;117,119;54,176;138,188;117,119" o:connectangles="0,0,0,0,0,0,0,0,0,0,0,0,0"/>
                <o:lock v:ext="edit" verticies="t"/>
              </v:shape>
              <v:shape id="Freeform 96" o:spid="_x0000_s1061" style="position:absolute;left:9091;top:5600;width:63;height:66;visibility:visible;mso-wrap-style:square;v-text-anchor:top" coordsize="6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" path="m63,66l16,54,,,55,36r8,30xe" stroked="f">
                <v:path arrowok="t" o:connecttype="custom" o:connectlocs="63,66;16,54;0,0;55,36;63,66" o:connectangles="0,0,0,0,0"/>
              </v:shape>
              <v:shape id="Freeform 97" o:spid="_x0000_s1062" style="position:absolute;left:9137;top:5780;width:250;height:254;visibility:visible;mso-wrap-style:square;v-text-anchor:top" coordsize="250,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" path="m201,254l,205,12,154,172,81,38,48,50,,250,48r-12,53l82,174r130,31l201,254xe" stroked="f">
                <v:path arrowok="t" o:connecttype="custom" o:connectlocs="201,254;0,205;12,154;172,81;38,48;50,0;250,48;238,101;82,174;212,205;201,254" o:connectangles="0,0,0,0,0,0,0,0,0,0,0"/>
              </v:shape>
              <v:shape id="Freeform 98" o:spid="_x0000_s1063" style="position:absolute;left:9022;top:6058;width:255;height:263;visibility:visible;mso-wrap-style:square;v-text-anchor:top" coordsize="25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" path="m255,97r-45,36l163,111,80,177r11,50l47,263,,36,44,,255,97xm127,94l52,56r19,82l127,94xe" stroked="f">
                <v:path arrowok="t" o:connecttype="custom" o:connectlocs="255,97;210,133;163,111;80,177;91,227;47,263;0,36;44,0;255,97;127,94;52,56;71,138;127,94" o:connectangles="0,0,0,0,0,0,0,0,0,0,0,0,0"/>
                <o:lock v:ext="edit" verticies="t"/>
              </v:shape>
              <v:shape id="Freeform 99" o:spid="_x0000_s1064" style="position:absolute;left:8686;top:6170;width:287;height:242;visibility:visible;mso-wrap-style:square;v-text-anchor:top" coordsize="28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" path="m57,242l,44,108,11,129,6,150,2,161,r10,l187,2r15,6l213,17r8,11l225,38r2,9l227,58r-3,10l220,78r-6,8l207,93r-6,5l192,104r-19,8l186,115r13,4l210,124r11,6l245,145r42,30l226,192,176,160,145,143r-6,-4l131,137r-7,-1l117,136r-11,2l96,141r-11,3l109,227,57,242xm76,112l148,90r10,-4l164,81r6,-6l173,68r,-7l172,57r-3,-7l164,45r-8,-5l150,39r-6,l139,40r-9,2l101,51,61,62r15,50xe" stroked="f">
                <v:path arrowok="t" o:connecttype="custom" o:connectlocs="57,242;0,44;108,11;129,6;150,2;161,0;171,0;187,2;202,8;213,17;221,28;225,38;227,47;227,58;224,68;220,78;214,86;207,93;201,98;192,104;173,112;186,115;199,119;210,124;221,130;245,145;287,175;226,192;176,160;145,143;139,139;131,137;124,136;117,136;106,138;96,141;85,144;109,227;57,242;76,112;148,90;158,86;164,81;170,75;173,68;173,61;172,57;169,50;164,45;156,40;150,39;144,39;139,40;130,42;101,51;61,62;76,112" o:connectangles="0,0,0,0,0,0,0,0,0,0,0,0,0,0,0,0,0,0,0,0,0,0,0,0,0,0,0,0,0,0,0,0,0,0,0,0,0,0,0,0,0,0,0,0,0,0,0,0,0,0,0,0,0,0,0,0,0"/>
                <o:lock v:ext="edit" verticies="t"/>
              </v:shape>
              <v:shape id="Freeform 100" o:spid="_x0000_s1065" style="position:absolute;left:8334;top:6259;width:257;height:242;visibility:visible;mso-wrap-style:square;v-text-anchor:top" coordsize="25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" path="m257,172r-56,15l166,148,64,175r-9,51l,242,46,15,101,,257,172xm141,119l86,55,70,137r71,-18xe" stroked="f">
                <v:path arrowok="t" o:connecttype="custom" o:connectlocs="257,172;201,187;166,148;64,175;55,226;0,242;46,15;101,0;257,172;141,119;86,55;70,137;141,119" o:connectangles="0,0,0,0,0,0,0,0,0,0,0,0,0"/>
                <o:lock v:ext="edit" verticies="t"/>
              </v:shape>
              <v:shape id="Freeform 101" o:spid="_x0000_s1066" style="position:absolute;left:7985;top:6375;width:216;height:254;visibility:visible;mso-wrap-style:square;v-text-anchor:top" coordsize="21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" path="m96,254l,72,75,32,100,19,125,7r9,-3l143,1,153,r19,3l180,5r8,4l195,14r6,6l209,32r4,8l215,48r1,9l216,66r-3,13l206,92r-8,13l186,115r-22,14l141,142r-3,2l108,160r36,69l96,254xm63,78r28,51l116,115r27,-15l151,94r8,-8l162,77r1,-9l160,58r-5,-7l145,47,134,45r-7,2l121,48r-17,8l86,65,63,78xe" stroked="f">
                <v:path arrowok="t" o:connecttype="custom" o:connectlocs="96,254;0,72;75,32;100,19;125,7;134,4;143,1;153,0;172,3;180,5;188,9;195,14;201,20;209,32;213,40;215,48;216,57;216,66;213,79;206,92;198,105;186,115;164,129;141,142;138,144;108,160;144,229;96,254;63,78;91,129;116,115;143,100;151,94;159,86;162,77;163,68;160,58;155,51;145,47;134,45;127,47;121,48;104,56;86,65;63,78" o:connectangles="0,0,0,0,0,0,0,0,0,0,0,0,0,0,0,0,0,0,0,0,0,0,0,0,0,0,0,0,0,0,0,0,0,0,0,0,0,0,0,0,0,0,0,0,0"/>
                <o:lock v:ext="edit" verticies="t"/>
              </v:shape>
              <v:shape id="Freeform 102" o:spid="_x0000_s1067" style="position:absolute;left:7474;top:6426;width:245;height:263;visibility:visible;mso-wrap-style:square;v-text-anchor:top" coordsize="24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" path="m226,263l177,231r4,-52l92,123,49,151,,121,197,r48,30l226,263xm185,141l195,56r-71,46l185,141xe" stroked="f">
                <v:path arrowok="t" o:connecttype="custom" o:connectlocs="226,263;177,231;181,179;92,123;49,151;0,121;197,0;245,30;226,263;185,141;195,56;124,102;185,141" o:connectangles="0,0,0,0,0,0,0,0,0,0,0,0,0"/>
                <o:lock v:ext="edit" verticies="t"/>
              </v:shape>
              <v:shape id="Freeform 103" o:spid="_x0000_s1068" style="position:absolute;left:7112;top:6248;width:301;height:265;visibility:visible;mso-wrap-style:square;v-text-anchor:top" coordsize="30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" path="m,199l52,r78,20l141,169,222,45r79,21l248,265,199,253,241,96,149,239,99,226,90,55,49,212,,199xe" stroked="f">
                <v:path arrowok="t" o:connecttype="custom" o:connectlocs="0,199;52,0;130,20;141,169;222,45;301,66;248,265;199,253;241,96;149,239;99,226;90,55;49,212;0,199" o:connectangles="0,0,0,0,0,0,0,0,0,0,0,0,0,0"/>
              </v:shape>
              <v:shape id="Freeform 104" o:spid="_x0000_s1069" style="position:absolute;left:6998;top:6172;width:91;height:31;visibility:visible;mso-wrap-style:square;v-text-anchor:top" coordsize="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" path="m,24l36,,91,12,32,31,,24xe" stroked="f">
                <v:path arrowok="t" o:connecttype="custom" o:connectlocs="0,24;36,0;91,12;32,31;0,24" o:connectangles="0,0,0,0,0"/>
              </v:shape>
              <v:shape id="Freeform 105" o:spid="_x0000_s1070" style="position:absolute;left:6918;top:6205;width:111;height:213;visibility:visible;mso-wrap-style:square;v-text-anchor:top" coordsize="111,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" path="m,197l59,r52,15l51,213,,197xe" stroked="f">
                <v:path arrowok="t" o:connecttype="custom" o:connectlocs="0,197;59,0;111,15;51,213;0,197" o:connectangles="0,0,0,0,0"/>
              </v:shape>
              <v:shape id="Freeform 106" o:spid="_x0000_s1071" style="position:absolute;left:6559;top:6114;width:245;height:253;visibility:visible;mso-wrap-style:square;v-text-anchor:top" coordsize="245,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" path="m245,253l192,231r-4,-52l90,137,52,172,,150,174,r53,21l245,253xm186,139l181,55r-62,56l186,139xe" stroked="f">
                <v:path arrowok="t" o:connecttype="custom" o:connectlocs="245,253;192,231;188,179;90,137;52,172;0,150;174,0;227,21;245,253;186,139;181,55;119,111;186,139" o:connectangles="0,0,0,0,0,0,0,0,0,0,0,0,0"/>
                <o:lock v:ext="edit" verticies="t"/>
              </v:shape>
              <v:shape id="Freeform 107" o:spid="_x0000_s1072" style="position:absolute;left:6337;top:5896;width:268;height:314;visibility:visible;mso-wrap-style:square;v-text-anchor:top" coordsize="268,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" path="m,117l169,r65,93l246,110r10,19l265,148r3,17l267,180r-5,14l253,204r-7,7l237,217r-10,2l217,220r-11,-1l189,212r-8,-4l173,201,159,187r2,12l161,212r-1,13l158,238r-8,26l136,314,99,261r16,-58l122,169r1,-16l121,146r-2,-6l107,121r-6,-9l31,161,,117xm128,94r23,32l172,155r7,7l185,168r8,4l201,172r6,-2l212,167r5,-5l221,157r1,-11l219,136r-2,-5l212,123,195,98,171,64,128,94xe" stroked="f">
                <v:path arrowok="t" o:connecttype="custom" o:connectlocs="0,117;169,0;234,93;246,110;256,129;265,148;268,165;267,180;262,194;253,204;246,211;237,217;227,219;217,220;206,219;189,212;181,208;173,201;159,187;161,199;161,212;160,225;158,238;150,264;136,314;99,261;115,203;122,169;123,153;121,146;119,140;107,121;101,112;31,161;0,117;128,94;151,126;172,155;179,162;185,168;193,172;201,172;207,170;212,167;217,162;221,157;222,146;219,136;217,131;212,123;195,98;171,64;128,94" o:connectangles="0,0,0,0,0,0,0,0,0,0,0,0,0,0,0,0,0,0,0,0,0,0,0,0,0,0,0,0,0,0,0,0,0,0,0,0,0,0,0,0,0,0,0,0,0,0,0,0,0,0,0,0,0"/>
                <o:lock v:ext="edit" verticies="t"/>
              </v:shape>
              <v:shape id="Freeform 108" o:spid="_x0000_s1073" style="position:absolute;left:6299;top:5623;width:210;height:268;visibility:visible;mso-wrap-style:square;v-text-anchor:top" coordsize="210,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" path="m,268l1,209,49,187,51,80,5,57,7,,210,109r-2,57l,268xm84,171r77,-35l86,98r-2,73xe" stroked="f">
                <v:path arrowok="t" o:connecttype="custom" o:connectlocs="0,268;1,209;49,187;51,80;5,57;7,0;210,109;208,166;0,268;84,171;161,136;86,98;84,171" o:connectangles="0,0,0,0,0,0,0,0,0,0,0,0,0"/>
                <o:lock v:ext="edit" verticies="t"/>
              </v:shape>
              <v:shape id="Freeform 109" o:spid="_x0000_s1074" style="position:absolute;left:6370;top:5354;width:223;height:240;visibility:visible;mso-wrap-style:square;v-text-anchor:top" coordsize="22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" path="m60,159l24,199,14,185,5,170,,151,,127,,116,3,105,8,90,15,76r2,-4l24,58,34,45,44,32,57,22,73,11,91,3,108,r17,l135,1r11,2l156,8r10,4l176,18r19,14l203,42r7,9l217,66r4,16l223,95r,12l222,119r-2,12l214,151r-7,17l196,187r-13,17l171,218r-16,10l147,233r-10,4l127,239r-10,1l102,240r-1,-1l117,188r9,1l134,188r8,-3l150,182r8,-7l165,168r6,-10l177,147r5,-14l184,119r-1,-10l180,100r-3,-7l172,86,161,74,149,66,133,58,122,53,110,51r-3,l99,50r-9,1l83,53r-7,5l64,67,54,79r-3,4l45,94r-3,14l41,122r2,9l45,138r6,10l58,158r2,1xe" stroked="f">
                <v:path arrowok="t" o:connecttype="custom" o:connectlocs="24,199;5,170;0,127;3,105;15,76;24,58;44,32;73,11;108,0;135,1;156,8;176,18;203,42;217,66;223,95;222,119;214,151;196,187;171,218;147,233;127,239;102,240;117,188;134,188;150,182;165,168;177,147;184,119;180,100;172,86;149,66;122,53;107,51;90,51;76,58;54,79;45,94;41,122;45,138;58,158" o:connectangles="0,0,0,0,0,0,0,0,0,0,0,0,0,0,0,0,0,0,0,0,0,0,0,0,0,0,0,0,0,0,0,0,0,0,0,0,0,0,0,0"/>
              </v:shape>
              <v:shape id="Freeform 110" o:spid="_x0000_s1075" style="position:absolute;left:6484;top:5180;width:213;height:103;visibility:visible;mso-wrap-style:square;v-text-anchor:top" coordsize="21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" path="m14,l213,51r-13,52l,52,14,xe" stroked="f">
                <v:path arrowok="t" o:connecttype="custom" o:connectlocs="14,0;213,51;200,103;0,52;14,0" o:connectangles="0,0,0,0,0"/>
              </v:shape>
              <v:shape id="Freeform 111" o:spid="_x0000_s1076" style="position:absolute;left:6379;top:2856;width:190;height:102;visibility:visible;mso-wrap-style:square;v-text-anchor:top" coordsize="19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" path="m12,102l,76,179,r11,24l12,102xe" fillcolor="yellow" stroked="f">
                <v:path arrowok="t" o:connecttype="custom" o:connectlocs="12,102;0,76;179,0;190,24;12,102" o:connectangles="0,0,0,0,0"/>
              </v:shape>
              <v:shape id="Freeform 112" o:spid="_x0000_s1077" style="position:absolute;left:7229;top:2598;width:197;height:56;visibility:visible;mso-wrap-style:square;v-text-anchor:top" coordsize="19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" path="m5,56l,28,192,r5,28l5,56xe" fillcolor="yellow" stroked="f">
                <v:path arrowok="t" o:connecttype="custom" o:connectlocs="5,56;0,28;192,0;197,28;5,56" o:connectangles="0,0,0,0,0"/>
              </v:shape>
              <v:shape id="Freeform 113" o:spid="_x0000_s1078" style="position:absolute;left:9136;top:2858;width:184;height:115;visibility:visible;mso-wrap-style:square;v-text-anchor:top" coordsize="18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" path="m,24l12,,184,91r-12,24l,24xe" fillcolor="yellow" stroked="f">
                <v:path arrowok="t" o:connecttype="custom" o:connectlocs="0,24;12,0;184,91;172,115;0,24" o:connectangles="0,0,0,0,0"/>
              </v:shape>
              <v:shape id="Freeform 114" o:spid="_x0000_s1079" style="position:absolute;left:8271;top:2603;width:195;height:57;visibility:visible;mso-wrap-style:square;v-text-anchor:top" coordsize="1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" path="m,28l3,,195,29r-2,28l,28xe" fillcolor="yellow" stroked="f">
                <v:path arrowok="t" o:connecttype="custom" o:connectlocs="0,28;3,0;195,29;193,57;0,28" o:connectangles="0,0,0,0,0"/>
              </v:shape>
            </v:group>
          </w:pict>
        </mc:Fallback>
      </mc:AlternateContent>
    </w:r>
  </w:p>
  <w:p w14:paraId="6EB125D2" w14:textId="77777777" w:rsidR="00E741F9" w:rsidRDefault="00E741F9" w:rsidP="000740B4">
    <w:pPr>
      <w:ind w:right="-50"/>
    </w:pPr>
  </w:p>
  <w:p w14:paraId="1D04D6B0" w14:textId="77777777" w:rsidR="00E741F9" w:rsidRDefault="00E741F9" w:rsidP="000740B4">
    <w:pPr>
      <w:ind w:right="-50"/>
    </w:pPr>
  </w:p>
  <w:p w14:paraId="5DACD8E8" w14:textId="77777777" w:rsidR="00E741F9" w:rsidRDefault="00E741F9" w:rsidP="000740B4">
    <w:pPr>
      <w:ind w:right="-50"/>
    </w:pPr>
  </w:p>
  <w:p w14:paraId="4B0A143F" w14:textId="77777777" w:rsidR="00E741F9" w:rsidRDefault="00E741F9" w:rsidP="000740B4">
    <w:pPr>
      <w:ind w:right="-50"/>
    </w:pPr>
  </w:p>
  <w:p w14:paraId="5CB7982A" w14:textId="77777777" w:rsidR="00E741F9" w:rsidRDefault="00E741F9" w:rsidP="000740B4">
    <w:pPr>
      <w:ind w:right="-50"/>
    </w:pPr>
  </w:p>
  <w:p w14:paraId="0A5576F3" w14:textId="77777777" w:rsidR="00FC124C" w:rsidRDefault="00FC124C" w:rsidP="000740B4">
    <w:pPr>
      <w:pBdr>
        <w:bottom w:val="single" w:sz="12" w:space="1" w:color="auto"/>
      </w:pBdr>
      <w:ind w:right="-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1FA6"/>
    <w:multiLevelType w:val="hybridMultilevel"/>
    <w:tmpl w:val="BA141C96"/>
    <w:lvl w:ilvl="0" w:tplc="0CC06702">
      <w:start w:val="1"/>
      <w:numFmt w:val="decimal"/>
      <w:lvlText w:val="%1)"/>
      <w:lvlJc w:val="left"/>
      <w:pPr>
        <w:tabs>
          <w:tab w:val="num" w:pos="765"/>
        </w:tabs>
        <w:ind w:left="765" w:hanging="4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3E062EB"/>
    <w:multiLevelType w:val="hybridMultilevel"/>
    <w:tmpl w:val="215E79B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9535FF"/>
    <w:multiLevelType w:val="hybridMultilevel"/>
    <w:tmpl w:val="4DB0EF5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EE69D4"/>
    <w:multiLevelType w:val="hybridMultilevel"/>
    <w:tmpl w:val="F552E480"/>
    <w:lvl w:ilvl="0" w:tplc="419C7E18">
      <w:start w:val="1"/>
      <w:numFmt w:val="decimal"/>
      <w:lvlText w:val="%1)"/>
      <w:lvlJc w:val="left"/>
      <w:pPr>
        <w:ind w:left="3337" w:hanging="360"/>
      </w:pPr>
      <w:rPr>
        <w:rFonts w:hint="default"/>
      </w:rPr>
    </w:lvl>
    <w:lvl w:ilvl="1" w:tplc="04160019" w:tentative="1">
      <w:start w:val="1"/>
      <w:numFmt w:val="lowerLetter"/>
      <w:lvlText w:val="%2."/>
      <w:lvlJc w:val="left"/>
      <w:pPr>
        <w:ind w:left="4057" w:hanging="360"/>
      </w:pPr>
    </w:lvl>
    <w:lvl w:ilvl="2" w:tplc="0416001B" w:tentative="1">
      <w:start w:val="1"/>
      <w:numFmt w:val="lowerRoman"/>
      <w:lvlText w:val="%3."/>
      <w:lvlJc w:val="right"/>
      <w:pPr>
        <w:ind w:left="4777" w:hanging="180"/>
      </w:pPr>
    </w:lvl>
    <w:lvl w:ilvl="3" w:tplc="0416000F" w:tentative="1">
      <w:start w:val="1"/>
      <w:numFmt w:val="decimal"/>
      <w:lvlText w:val="%4."/>
      <w:lvlJc w:val="left"/>
      <w:pPr>
        <w:ind w:left="5497" w:hanging="360"/>
      </w:pPr>
    </w:lvl>
    <w:lvl w:ilvl="4" w:tplc="04160019" w:tentative="1">
      <w:start w:val="1"/>
      <w:numFmt w:val="lowerLetter"/>
      <w:lvlText w:val="%5."/>
      <w:lvlJc w:val="left"/>
      <w:pPr>
        <w:ind w:left="6217" w:hanging="360"/>
      </w:pPr>
    </w:lvl>
    <w:lvl w:ilvl="5" w:tplc="0416001B" w:tentative="1">
      <w:start w:val="1"/>
      <w:numFmt w:val="lowerRoman"/>
      <w:lvlText w:val="%6."/>
      <w:lvlJc w:val="right"/>
      <w:pPr>
        <w:ind w:left="6937" w:hanging="180"/>
      </w:pPr>
    </w:lvl>
    <w:lvl w:ilvl="6" w:tplc="0416000F" w:tentative="1">
      <w:start w:val="1"/>
      <w:numFmt w:val="decimal"/>
      <w:lvlText w:val="%7."/>
      <w:lvlJc w:val="left"/>
      <w:pPr>
        <w:ind w:left="7657" w:hanging="360"/>
      </w:pPr>
    </w:lvl>
    <w:lvl w:ilvl="7" w:tplc="04160019" w:tentative="1">
      <w:start w:val="1"/>
      <w:numFmt w:val="lowerLetter"/>
      <w:lvlText w:val="%8."/>
      <w:lvlJc w:val="left"/>
      <w:pPr>
        <w:ind w:left="8377" w:hanging="360"/>
      </w:pPr>
    </w:lvl>
    <w:lvl w:ilvl="8" w:tplc="0416001B" w:tentative="1">
      <w:start w:val="1"/>
      <w:numFmt w:val="lowerRoman"/>
      <w:lvlText w:val="%9."/>
      <w:lvlJc w:val="right"/>
      <w:pPr>
        <w:ind w:left="9097" w:hanging="180"/>
      </w:pPr>
    </w:lvl>
  </w:abstractNum>
  <w:abstractNum w:abstractNumId="4" w15:restartNumberingAfterBreak="0">
    <w:nsid w:val="1A5C036F"/>
    <w:multiLevelType w:val="hybridMultilevel"/>
    <w:tmpl w:val="3CDAC466"/>
    <w:lvl w:ilvl="0" w:tplc="2B363776">
      <w:start w:val="1"/>
      <w:numFmt w:val="decimal"/>
      <w:lvlText w:val="%1)"/>
      <w:lvlJc w:val="left"/>
      <w:pPr>
        <w:ind w:left="3240" w:hanging="360"/>
      </w:pPr>
      <w:rPr>
        <w:rFonts w:hint="default"/>
      </w:rPr>
    </w:lvl>
    <w:lvl w:ilvl="1" w:tplc="04160019" w:tentative="1">
      <w:start w:val="1"/>
      <w:numFmt w:val="lowerLetter"/>
      <w:lvlText w:val="%2."/>
      <w:lvlJc w:val="left"/>
      <w:pPr>
        <w:ind w:left="3960" w:hanging="360"/>
      </w:pPr>
    </w:lvl>
    <w:lvl w:ilvl="2" w:tplc="0416001B" w:tentative="1">
      <w:start w:val="1"/>
      <w:numFmt w:val="lowerRoman"/>
      <w:lvlText w:val="%3."/>
      <w:lvlJc w:val="right"/>
      <w:pPr>
        <w:ind w:left="4680" w:hanging="180"/>
      </w:pPr>
    </w:lvl>
    <w:lvl w:ilvl="3" w:tplc="0416000F" w:tentative="1">
      <w:start w:val="1"/>
      <w:numFmt w:val="decimal"/>
      <w:lvlText w:val="%4."/>
      <w:lvlJc w:val="left"/>
      <w:pPr>
        <w:ind w:left="5400" w:hanging="360"/>
      </w:pPr>
    </w:lvl>
    <w:lvl w:ilvl="4" w:tplc="04160019" w:tentative="1">
      <w:start w:val="1"/>
      <w:numFmt w:val="lowerLetter"/>
      <w:lvlText w:val="%5."/>
      <w:lvlJc w:val="left"/>
      <w:pPr>
        <w:ind w:left="6120" w:hanging="360"/>
      </w:pPr>
    </w:lvl>
    <w:lvl w:ilvl="5" w:tplc="0416001B" w:tentative="1">
      <w:start w:val="1"/>
      <w:numFmt w:val="lowerRoman"/>
      <w:lvlText w:val="%6."/>
      <w:lvlJc w:val="right"/>
      <w:pPr>
        <w:ind w:left="6840" w:hanging="180"/>
      </w:pPr>
    </w:lvl>
    <w:lvl w:ilvl="6" w:tplc="0416000F" w:tentative="1">
      <w:start w:val="1"/>
      <w:numFmt w:val="decimal"/>
      <w:lvlText w:val="%7."/>
      <w:lvlJc w:val="left"/>
      <w:pPr>
        <w:ind w:left="7560" w:hanging="360"/>
      </w:pPr>
    </w:lvl>
    <w:lvl w:ilvl="7" w:tplc="04160019" w:tentative="1">
      <w:start w:val="1"/>
      <w:numFmt w:val="lowerLetter"/>
      <w:lvlText w:val="%8."/>
      <w:lvlJc w:val="left"/>
      <w:pPr>
        <w:ind w:left="8280" w:hanging="360"/>
      </w:pPr>
    </w:lvl>
    <w:lvl w:ilvl="8" w:tplc="0416001B" w:tentative="1">
      <w:start w:val="1"/>
      <w:numFmt w:val="lowerRoman"/>
      <w:lvlText w:val="%9."/>
      <w:lvlJc w:val="right"/>
      <w:pPr>
        <w:ind w:left="9000" w:hanging="180"/>
      </w:pPr>
    </w:lvl>
  </w:abstractNum>
  <w:abstractNum w:abstractNumId="5" w15:restartNumberingAfterBreak="0">
    <w:nsid w:val="21317FC2"/>
    <w:multiLevelType w:val="hybridMultilevel"/>
    <w:tmpl w:val="1B3E61C0"/>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2042930"/>
    <w:multiLevelType w:val="hybridMultilevel"/>
    <w:tmpl w:val="B21A039A"/>
    <w:lvl w:ilvl="0" w:tplc="0416000D">
      <w:start w:val="1"/>
      <w:numFmt w:val="bullet"/>
      <w:lvlText w:val=""/>
      <w:lvlJc w:val="left"/>
      <w:pPr>
        <w:tabs>
          <w:tab w:val="num" w:pos="2400"/>
        </w:tabs>
        <w:ind w:left="2400" w:hanging="360"/>
      </w:pPr>
      <w:rPr>
        <w:rFonts w:ascii="Wingdings" w:hAnsi="Wingdings" w:hint="default"/>
      </w:rPr>
    </w:lvl>
    <w:lvl w:ilvl="1" w:tplc="04160003" w:tentative="1">
      <w:start w:val="1"/>
      <w:numFmt w:val="bullet"/>
      <w:lvlText w:val="o"/>
      <w:lvlJc w:val="left"/>
      <w:pPr>
        <w:tabs>
          <w:tab w:val="num" w:pos="3120"/>
        </w:tabs>
        <w:ind w:left="3120" w:hanging="360"/>
      </w:pPr>
      <w:rPr>
        <w:rFonts w:ascii="Courier New" w:hAnsi="Courier New" w:cs="Courier New" w:hint="default"/>
      </w:rPr>
    </w:lvl>
    <w:lvl w:ilvl="2" w:tplc="04160005" w:tentative="1">
      <w:start w:val="1"/>
      <w:numFmt w:val="bullet"/>
      <w:lvlText w:val=""/>
      <w:lvlJc w:val="left"/>
      <w:pPr>
        <w:tabs>
          <w:tab w:val="num" w:pos="3840"/>
        </w:tabs>
        <w:ind w:left="3840" w:hanging="360"/>
      </w:pPr>
      <w:rPr>
        <w:rFonts w:ascii="Wingdings" w:hAnsi="Wingdings" w:hint="default"/>
      </w:rPr>
    </w:lvl>
    <w:lvl w:ilvl="3" w:tplc="04160001" w:tentative="1">
      <w:start w:val="1"/>
      <w:numFmt w:val="bullet"/>
      <w:lvlText w:val=""/>
      <w:lvlJc w:val="left"/>
      <w:pPr>
        <w:tabs>
          <w:tab w:val="num" w:pos="4560"/>
        </w:tabs>
        <w:ind w:left="4560" w:hanging="360"/>
      </w:pPr>
      <w:rPr>
        <w:rFonts w:ascii="Symbol" w:hAnsi="Symbol" w:hint="default"/>
      </w:rPr>
    </w:lvl>
    <w:lvl w:ilvl="4" w:tplc="04160003" w:tentative="1">
      <w:start w:val="1"/>
      <w:numFmt w:val="bullet"/>
      <w:lvlText w:val="o"/>
      <w:lvlJc w:val="left"/>
      <w:pPr>
        <w:tabs>
          <w:tab w:val="num" w:pos="5280"/>
        </w:tabs>
        <w:ind w:left="5280" w:hanging="360"/>
      </w:pPr>
      <w:rPr>
        <w:rFonts w:ascii="Courier New" w:hAnsi="Courier New" w:cs="Courier New" w:hint="default"/>
      </w:rPr>
    </w:lvl>
    <w:lvl w:ilvl="5" w:tplc="04160005" w:tentative="1">
      <w:start w:val="1"/>
      <w:numFmt w:val="bullet"/>
      <w:lvlText w:val=""/>
      <w:lvlJc w:val="left"/>
      <w:pPr>
        <w:tabs>
          <w:tab w:val="num" w:pos="6000"/>
        </w:tabs>
        <w:ind w:left="6000" w:hanging="360"/>
      </w:pPr>
      <w:rPr>
        <w:rFonts w:ascii="Wingdings" w:hAnsi="Wingdings" w:hint="default"/>
      </w:rPr>
    </w:lvl>
    <w:lvl w:ilvl="6" w:tplc="04160001" w:tentative="1">
      <w:start w:val="1"/>
      <w:numFmt w:val="bullet"/>
      <w:lvlText w:val=""/>
      <w:lvlJc w:val="left"/>
      <w:pPr>
        <w:tabs>
          <w:tab w:val="num" w:pos="6720"/>
        </w:tabs>
        <w:ind w:left="6720" w:hanging="360"/>
      </w:pPr>
      <w:rPr>
        <w:rFonts w:ascii="Symbol" w:hAnsi="Symbol" w:hint="default"/>
      </w:rPr>
    </w:lvl>
    <w:lvl w:ilvl="7" w:tplc="04160003" w:tentative="1">
      <w:start w:val="1"/>
      <w:numFmt w:val="bullet"/>
      <w:lvlText w:val="o"/>
      <w:lvlJc w:val="left"/>
      <w:pPr>
        <w:tabs>
          <w:tab w:val="num" w:pos="7440"/>
        </w:tabs>
        <w:ind w:left="7440" w:hanging="360"/>
      </w:pPr>
      <w:rPr>
        <w:rFonts w:ascii="Courier New" w:hAnsi="Courier New" w:cs="Courier New" w:hint="default"/>
      </w:rPr>
    </w:lvl>
    <w:lvl w:ilvl="8" w:tplc="04160005" w:tentative="1">
      <w:start w:val="1"/>
      <w:numFmt w:val="bullet"/>
      <w:lvlText w:val=""/>
      <w:lvlJc w:val="left"/>
      <w:pPr>
        <w:tabs>
          <w:tab w:val="num" w:pos="8160"/>
        </w:tabs>
        <w:ind w:left="8160" w:hanging="360"/>
      </w:pPr>
      <w:rPr>
        <w:rFonts w:ascii="Wingdings" w:hAnsi="Wingdings" w:hint="default"/>
      </w:rPr>
    </w:lvl>
  </w:abstractNum>
  <w:abstractNum w:abstractNumId="7" w15:restartNumberingAfterBreak="0">
    <w:nsid w:val="22AC47F7"/>
    <w:multiLevelType w:val="hybridMultilevel"/>
    <w:tmpl w:val="42F4E652"/>
    <w:lvl w:ilvl="0" w:tplc="04160001">
      <w:start w:val="1"/>
      <w:numFmt w:val="bullet"/>
      <w:lvlText w:val=""/>
      <w:lvlJc w:val="left"/>
      <w:pPr>
        <w:ind w:left="3556" w:hanging="360"/>
      </w:pPr>
      <w:rPr>
        <w:rFonts w:ascii="Symbol" w:hAnsi="Symbol" w:hint="default"/>
      </w:rPr>
    </w:lvl>
    <w:lvl w:ilvl="1" w:tplc="04160003" w:tentative="1">
      <w:start w:val="1"/>
      <w:numFmt w:val="bullet"/>
      <w:lvlText w:val="o"/>
      <w:lvlJc w:val="left"/>
      <w:pPr>
        <w:ind w:left="4276" w:hanging="360"/>
      </w:pPr>
      <w:rPr>
        <w:rFonts w:ascii="Courier New" w:hAnsi="Courier New" w:cs="Courier New" w:hint="default"/>
      </w:rPr>
    </w:lvl>
    <w:lvl w:ilvl="2" w:tplc="04160005" w:tentative="1">
      <w:start w:val="1"/>
      <w:numFmt w:val="bullet"/>
      <w:lvlText w:val=""/>
      <w:lvlJc w:val="left"/>
      <w:pPr>
        <w:ind w:left="4996" w:hanging="360"/>
      </w:pPr>
      <w:rPr>
        <w:rFonts w:ascii="Wingdings" w:hAnsi="Wingdings" w:hint="default"/>
      </w:rPr>
    </w:lvl>
    <w:lvl w:ilvl="3" w:tplc="04160001" w:tentative="1">
      <w:start w:val="1"/>
      <w:numFmt w:val="bullet"/>
      <w:lvlText w:val=""/>
      <w:lvlJc w:val="left"/>
      <w:pPr>
        <w:ind w:left="5716" w:hanging="360"/>
      </w:pPr>
      <w:rPr>
        <w:rFonts w:ascii="Symbol" w:hAnsi="Symbol" w:hint="default"/>
      </w:rPr>
    </w:lvl>
    <w:lvl w:ilvl="4" w:tplc="04160003" w:tentative="1">
      <w:start w:val="1"/>
      <w:numFmt w:val="bullet"/>
      <w:lvlText w:val="o"/>
      <w:lvlJc w:val="left"/>
      <w:pPr>
        <w:ind w:left="6436" w:hanging="360"/>
      </w:pPr>
      <w:rPr>
        <w:rFonts w:ascii="Courier New" w:hAnsi="Courier New" w:cs="Courier New" w:hint="default"/>
      </w:rPr>
    </w:lvl>
    <w:lvl w:ilvl="5" w:tplc="04160005" w:tentative="1">
      <w:start w:val="1"/>
      <w:numFmt w:val="bullet"/>
      <w:lvlText w:val=""/>
      <w:lvlJc w:val="left"/>
      <w:pPr>
        <w:ind w:left="7156" w:hanging="360"/>
      </w:pPr>
      <w:rPr>
        <w:rFonts w:ascii="Wingdings" w:hAnsi="Wingdings" w:hint="default"/>
      </w:rPr>
    </w:lvl>
    <w:lvl w:ilvl="6" w:tplc="04160001" w:tentative="1">
      <w:start w:val="1"/>
      <w:numFmt w:val="bullet"/>
      <w:lvlText w:val=""/>
      <w:lvlJc w:val="left"/>
      <w:pPr>
        <w:ind w:left="7876" w:hanging="360"/>
      </w:pPr>
      <w:rPr>
        <w:rFonts w:ascii="Symbol" w:hAnsi="Symbol" w:hint="default"/>
      </w:rPr>
    </w:lvl>
    <w:lvl w:ilvl="7" w:tplc="04160003" w:tentative="1">
      <w:start w:val="1"/>
      <w:numFmt w:val="bullet"/>
      <w:lvlText w:val="o"/>
      <w:lvlJc w:val="left"/>
      <w:pPr>
        <w:ind w:left="8596" w:hanging="360"/>
      </w:pPr>
      <w:rPr>
        <w:rFonts w:ascii="Courier New" w:hAnsi="Courier New" w:cs="Courier New" w:hint="default"/>
      </w:rPr>
    </w:lvl>
    <w:lvl w:ilvl="8" w:tplc="04160005" w:tentative="1">
      <w:start w:val="1"/>
      <w:numFmt w:val="bullet"/>
      <w:lvlText w:val=""/>
      <w:lvlJc w:val="left"/>
      <w:pPr>
        <w:ind w:left="9316" w:hanging="360"/>
      </w:pPr>
      <w:rPr>
        <w:rFonts w:ascii="Wingdings" w:hAnsi="Wingdings" w:hint="default"/>
      </w:rPr>
    </w:lvl>
  </w:abstractNum>
  <w:abstractNum w:abstractNumId="8" w15:restartNumberingAfterBreak="0">
    <w:nsid w:val="22FE1924"/>
    <w:multiLevelType w:val="hybridMultilevel"/>
    <w:tmpl w:val="516CEFAE"/>
    <w:lvl w:ilvl="0" w:tplc="04160001">
      <w:start w:val="1"/>
      <w:numFmt w:val="bullet"/>
      <w:lvlText w:val=""/>
      <w:lvlJc w:val="left"/>
      <w:pPr>
        <w:tabs>
          <w:tab w:val="num" w:pos="1428"/>
        </w:tabs>
        <w:ind w:left="1428" w:hanging="360"/>
      </w:pPr>
      <w:rPr>
        <w:rFonts w:ascii="Symbol" w:hAnsi="Symbol" w:hint="default"/>
      </w:rPr>
    </w:lvl>
    <w:lvl w:ilvl="1" w:tplc="04160003" w:tentative="1">
      <w:start w:val="1"/>
      <w:numFmt w:val="bullet"/>
      <w:lvlText w:val="o"/>
      <w:lvlJc w:val="left"/>
      <w:pPr>
        <w:tabs>
          <w:tab w:val="num" w:pos="2148"/>
        </w:tabs>
        <w:ind w:left="2148" w:hanging="360"/>
      </w:pPr>
      <w:rPr>
        <w:rFonts w:ascii="Courier New" w:hAnsi="Courier New" w:cs="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cs="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cs="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26280D99"/>
    <w:multiLevelType w:val="hybridMultilevel"/>
    <w:tmpl w:val="FFE494DC"/>
    <w:lvl w:ilvl="0" w:tplc="44AE3FB8">
      <w:start w:val="1"/>
      <w:numFmt w:val="decimal"/>
      <w:lvlText w:val="%1)"/>
      <w:lvlJc w:val="left"/>
      <w:pPr>
        <w:ind w:left="3240" w:hanging="360"/>
      </w:pPr>
      <w:rPr>
        <w:rFonts w:hint="default"/>
      </w:rPr>
    </w:lvl>
    <w:lvl w:ilvl="1" w:tplc="04160019" w:tentative="1">
      <w:start w:val="1"/>
      <w:numFmt w:val="lowerLetter"/>
      <w:lvlText w:val="%2."/>
      <w:lvlJc w:val="left"/>
      <w:pPr>
        <w:ind w:left="3960" w:hanging="360"/>
      </w:pPr>
    </w:lvl>
    <w:lvl w:ilvl="2" w:tplc="0416001B" w:tentative="1">
      <w:start w:val="1"/>
      <w:numFmt w:val="lowerRoman"/>
      <w:lvlText w:val="%3."/>
      <w:lvlJc w:val="right"/>
      <w:pPr>
        <w:ind w:left="4680" w:hanging="180"/>
      </w:pPr>
    </w:lvl>
    <w:lvl w:ilvl="3" w:tplc="0416000F" w:tentative="1">
      <w:start w:val="1"/>
      <w:numFmt w:val="decimal"/>
      <w:lvlText w:val="%4."/>
      <w:lvlJc w:val="left"/>
      <w:pPr>
        <w:ind w:left="5400" w:hanging="360"/>
      </w:pPr>
    </w:lvl>
    <w:lvl w:ilvl="4" w:tplc="04160019" w:tentative="1">
      <w:start w:val="1"/>
      <w:numFmt w:val="lowerLetter"/>
      <w:lvlText w:val="%5."/>
      <w:lvlJc w:val="left"/>
      <w:pPr>
        <w:ind w:left="6120" w:hanging="360"/>
      </w:pPr>
    </w:lvl>
    <w:lvl w:ilvl="5" w:tplc="0416001B" w:tentative="1">
      <w:start w:val="1"/>
      <w:numFmt w:val="lowerRoman"/>
      <w:lvlText w:val="%6."/>
      <w:lvlJc w:val="right"/>
      <w:pPr>
        <w:ind w:left="6840" w:hanging="180"/>
      </w:pPr>
    </w:lvl>
    <w:lvl w:ilvl="6" w:tplc="0416000F" w:tentative="1">
      <w:start w:val="1"/>
      <w:numFmt w:val="decimal"/>
      <w:lvlText w:val="%7."/>
      <w:lvlJc w:val="left"/>
      <w:pPr>
        <w:ind w:left="7560" w:hanging="360"/>
      </w:pPr>
    </w:lvl>
    <w:lvl w:ilvl="7" w:tplc="04160019" w:tentative="1">
      <w:start w:val="1"/>
      <w:numFmt w:val="lowerLetter"/>
      <w:lvlText w:val="%8."/>
      <w:lvlJc w:val="left"/>
      <w:pPr>
        <w:ind w:left="8280" w:hanging="360"/>
      </w:pPr>
    </w:lvl>
    <w:lvl w:ilvl="8" w:tplc="0416001B" w:tentative="1">
      <w:start w:val="1"/>
      <w:numFmt w:val="lowerRoman"/>
      <w:lvlText w:val="%9."/>
      <w:lvlJc w:val="right"/>
      <w:pPr>
        <w:ind w:left="9000" w:hanging="180"/>
      </w:pPr>
    </w:lvl>
  </w:abstractNum>
  <w:abstractNum w:abstractNumId="10" w15:restartNumberingAfterBreak="0">
    <w:nsid w:val="273B36B1"/>
    <w:multiLevelType w:val="hybridMultilevel"/>
    <w:tmpl w:val="AE9620D2"/>
    <w:lvl w:ilvl="0" w:tplc="A8C66658">
      <w:start w:val="1"/>
      <w:numFmt w:val="lowerLetter"/>
      <w:lvlText w:val="%1)"/>
      <w:lvlJc w:val="left"/>
      <w:pPr>
        <w:ind w:left="3240" w:hanging="360"/>
      </w:pPr>
      <w:rPr>
        <w:rFonts w:hint="default"/>
      </w:rPr>
    </w:lvl>
    <w:lvl w:ilvl="1" w:tplc="04160019" w:tentative="1">
      <w:start w:val="1"/>
      <w:numFmt w:val="lowerLetter"/>
      <w:lvlText w:val="%2."/>
      <w:lvlJc w:val="left"/>
      <w:pPr>
        <w:ind w:left="3960" w:hanging="360"/>
      </w:pPr>
    </w:lvl>
    <w:lvl w:ilvl="2" w:tplc="0416001B" w:tentative="1">
      <w:start w:val="1"/>
      <w:numFmt w:val="lowerRoman"/>
      <w:lvlText w:val="%3."/>
      <w:lvlJc w:val="right"/>
      <w:pPr>
        <w:ind w:left="4680" w:hanging="180"/>
      </w:pPr>
    </w:lvl>
    <w:lvl w:ilvl="3" w:tplc="0416000F" w:tentative="1">
      <w:start w:val="1"/>
      <w:numFmt w:val="decimal"/>
      <w:lvlText w:val="%4."/>
      <w:lvlJc w:val="left"/>
      <w:pPr>
        <w:ind w:left="5400" w:hanging="360"/>
      </w:pPr>
    </w:lvl>
    <w:lvl w:ilvl="4" w:tplc="04160019" w:tentative="1">
      <w:start w:val="1"/>
      <w:numFmt w:val="lowerLetter"/>
      <w:lvlText w:val="%5."/>
      <w:lvlJc w:val="left"/>
      <w:pPr>
        <w:ind w:left="6120" w:hanging="360"/>
      </w:pPr>
    </w:lvl>
    <w:lvl w:ilvl="5" w:tplc="0416001B" w:tentative="1">
      <w:start w:val="1"/>
      <w:numFmt w:val="lowerRoman"/>
      <w:lvlText w:val="%6."/>
      <w:lvlJc w:val="right"/>
      <w:pPr>
        <w:ind w:left="6840" w:hanging="180"/>
      </w:pPr>
    </w:lvl>
    <w:lvl w:ilvl="6" w:tplc="0416000F" w:tentative="1">
      <w:start w:val="1"/>
      <w:numFmt w:val="decimal"/>
      <w:lvlText w:val="%7."/>
      <w:lvlJc w:val="left"/>
      <w:pPr>
        <w:ind w:left="7560" w:hanging="360"/>
      </w:pPr>
    </w:lvl>
    <w:lvl w:ilvl="7" w:tplc="04160019" w:tentative="1">
      <w:start w:val="1"/>
      <w:numFmt w:val="lowerLetter"/>
      <w:lvlText w:val="%8."/>
      <w:lvlJc w:val="left"/>
      <w:pPr>
        <w:ind w:left="8280" w:hanging="360"/>
      </w:pPr>
    </w:lvl>
    <w:lvl w:ilvl="8" w:tplc="0416001B" w:tentative="1">
      <w:start w:val="1"/>
      <w:numFmt w:val="lowerRoman"/>
      <w:lvlText w:val="%9."/>
      <w:lvlJc w:val="right"/>
      <w:pPr>
        <w:ind w:left="9000" w:hanging="180"/>
      </w:pPr>
    </w:lvl>
  </w:abstractNum>
  <w:abstractNum w:abstractNumId="11" w15:restartNumberingAfterBreak="0">
    <w:nsid w:val="37C12CDE"/>
    <w:multiLevelType w:val="hybridMultilevel"/>
    <w:tmpl w:val="F6688A9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384D1DD1"/>
    <w:multiLevelType w:val="hybridMultilevel"/>
    <w:tmpl w:val="2938C9EC"/>
    <w:lvl w:ilvl="0" w:tplc="0CC06702">
      <w:start w:val="1"/>
      <w:numFmt w:val="decimal"/>
      <w:lvlText w:val="%1)"/>
      <w:lvlJc w:val="left"/>
      <w:pPr>
        <w:tabs>
          <w:tab w:val="num" w:pos="765"/>
        </w:tabs>
        <w:ind w:left="765" w:hanging="4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38A12D23"/>
    <w:multiLevelType w:val="hybridMultilevel"/>
    <w:tmpl w:val="971454B4"/>
    <w:lvl w:ilvl="0" w:tplc="0416000D">
      <w:start w:val="1"/>
      <w:numFmt w:val="bullet"/>
      <w:lvlText w:val=""/>
      <w:lvlJc w:val="left"/>
      <w:pPr>
        <w:tabs>
          <w:tab w:val="num" w:pos="2400"/>
        </w:tabs>
        <w:ind w:left="2400" w:hanging="360"/>
      </w:pPr>
      <w:rPr>
        <w:rFonts w:ascii="Wingdings" w:hAnsi="Wingdings" w:hint="default"/>
      </w:rPr>
    </w:lvl>
    <w:lvl w:ilvl="1" w:tplc="04160003" w:tentative="1">
      <w:start w:val="1"/>
      <w:numFmt w:val="bullet"/>
      <w:lvlText w:val="o"/>
      <w:lvlJc w:val="left"/>
      <w:pPr>
        <w:tabs>
          <w:tab w:val="num" w:pos="3120"/>
        </w:tabs>
        <w:ind w:left="3120" w:hanging="360"/>
      </w:pPr>
      <w:rPr>
        <w:rFonts w:ascii="Courier New" w:hAnsi="Courier New" w:cs="Courier New" w:hint="default"/>
      </w:rPr>
    </w:lvl>
    <w:lvl w:ilvl="2" w:tplc="04160005" w:tentative="1">
      <w:start w:val="1"/>
      <w:numFmt w:val="bullet"/>
      <w:lvlText w:val=""/>
      <w:lvlJc w:val="left"/>
      <w:pPr>
        <w:tabs>
          <w:tab w:val="num" w:pos="3840"/>
        </w:tabs>
        <w:ind w:left="3840" w:hanging="360"/>
      </w:pPr>
      <w:rPr>
        <w:rFonts w:ascii="Wingdings" w:hAnsi="Wingdings" w:hint="default"/>
      </w:rPr>
    </w:lvl>
    <w:lvl w:ilvl="3" w:tplc="04160001" w:tentative="1">
      <w:start w:val="1"/>
      <w:numFmt w:val="bullet"/>
      <w:lvlText w:val=""/>
      <w:lvlJc w:val="left"/>
      <w:pPr>
        <w:tabs>
          <w:tab w:val="num" w:pos="4560"/>
        </w:tabs>
        <w:ind w:left="4560" w:hanging="360"/>
      </w:pPr>
      <w:rPr>
        <w:rFonts w:ascii="Symbol" w:hAnsi="Symbol" w:hint="default"/>
      </w:rPr>
    </w:lvl>
    <w:lvl w:ilvl="4" w:tplc="04160003" w:tentative="1">
      <w:start w:val="1"/>
      <w:numFmt w:val="bullet"/>
      <w:lvlText w:val="o"/>
      <w:lvlJc w:val="left"/>
      <w:pPr>
        <w:tabs>
          <w:tab w:val="num" w:pos="5280"/>
        </w:tabs>
        <w:ind w:left="5280" w:hanging="360"/>
      </w:pPr>
      <w:rPr>
        <w:rFonts w:ascii="Courier New" w:hAnsi="Courier New" w:cs="Courier New" w:hint="default"/>
      </w:rPr>
    </w:lvl>
    <w:lvl w:ilvl="5" w:tplc="04160005" w:tentative="1">
      <w:start w:val="1"/>
      <w:numFmt w:val="bullet"/>
      <w:lvlText w:val=""/>
      <w:lvlJc w:val="left"/>
      <w:pPr>
        <w:tabs>
          <w:tab w:val="num" w:pos="6000"/>
        </w:tabs>
        <w:ind w:left="6000" w:hanging="360"/>
      </w:pPr>
      <w:rPr>
        <w:rFonts w:ascii="Wingdings" w:hAnsi="Wingdings" w:hint="default"/>
      </w:rPr>
    </w:lvl>
    <w:lvl w:ilvl="6" w:tplc="04160001" w:tentative="1">
      <w:start w:val="1"/>
      <w:numFmt w:val="bullet"/>
      <w:lvlText w:val=""/>
      <w:lvlJc w:val="left"/>
      <w:pPr>
        <w:tabs>
          <w:tab w:val="num" w:pos="6720"/>
        </w:tabs>
        <w:ind w:left="6720" w:hanging="360"/>
      </w:pPr>
      <w:rPr>
        <w:rFonts w:ascii="Symbol" w:hAnsi="Symbol" w:hint="default"/>
      </w:rPr>
    </w:lvl>
    <w:lvl w:ilvl="7" w:tplc="04160003" w:tentative="1">
      <w:start w:val="1"/>
      <w:numFmt w:val="bullet"/>
      <w:lvlText w:val="o"/>
      <w:lvlJc w:val="left"/>
      <w:pPr>
        <w:tabs>
          <w:tab w:val="num" w:pos="7440"/>
        </w:tabs>
        <w:ind w:left="7440" w:hanging="360"/>
      </w:pPr>
      <w:rPr>
        <w:rFonts w:ascii="Courier New" w:hAnsi="Courier New" w:cs="Courier New" w:hint="default"/>
      </w:rPr>
    </w:lvl>
    <w:lvl w:ilvl="8" w:tplc="04160005" w:tentative="1">
      <w:start w:val="1"/>
      <w:numFmt w:val="bullet"/>
      <w:lvlText w:val=""/>
      <w:lvlJc w:val="left"/>
      <w:pPr>
        <w:tabs>
          <w:tab w:val="num" w:pos="8160"/>
        </w:tabs>
        <w:ind w:left="8160" w:hanging="360"/>
      </w:pPr>
      <w:rPr>
        <w:rFonts w:ascii="Wingdings" w:hAnsi="Wingdings" w:hint="default"/>
      </w:rPr>
    </w:lvl>
  </w:abstractNum>
  <w:abstractNum w:abstractNumId="14" w15:restartNumberingAfterBreak="0">
    <w:nsid w:val="39553725"/>
    <w:multiLevelType w:val="hybridMultilevel"/>
    <w:tmpl w:val="A8EC046C"/>
    <w:lvl w:ilvl="0" w:tplc="04160019">
      <w:start w:val="1"/>
      <w:numFmt w:val="lowerLetter"/>
      <w:lvlText w:val="%1."/>
      <w:lvlJc w:val="left"/>
      <w:pPr>
        <w:tabs>
          <w:tab w:val="num" w:pos="2280"/>
        </w:tabs>
        <w:ind w:left="2280" w:hanging="360"/>
      </w:pPr>
    </w:lvl>
    <w:lvl w:ilvl="1" w:tplc="04160019" w:tentative="1">
      <w:start w:val="1"/>
      <w:numFmt w:val="lowerLetter"/>
      <w:lvlText w:val="%2."/>
      <w:lvlJc w:val="left"/>
      <w:pPr>
        <w:tabs>
          <w:tab w:val="num" w:pos="3000"/>
        </w:tabs>
        <w:ind w:left="3000" w:hanging="360"/>
      </w:pPr>
    </w:lvl>
    <w:lvl w:ilvl="2" w:tplc="0416001B" w:tentative="1">
      <w:start w:val="1"/>
      <w:numFmt w:val="lowerRoman"/>
      <w:lvlText w:val="%3."/>
      <w:lvlJc w:val="right"/>
      <w:pPr>
        <w:tabs>
          <w:tab w:val="num" w:pos="3720"/>
        </w:tabs>
        <w:ind w:left="3720" w:hanging="180"/>
      </w:pPr>
    </w:lvl>
    <w:lvl w:ilvl="3" w:tplc="0416000F" w:tentative="1">
      <w:start w:val="1"/>
      <w:numFmt w:val="decimal"/>
      <w:lvlText w:val="%4."/>
      <w:lvlJc w:val="left"/>
      <w:pPr>
        <w:tabs>
          <w:tab w:val="num" w:pos="4440"/>
        </w:tabs>
        <w:ind w:left="4440" w:hanging="360"/>
      </w:pPr>
    </w:lvl>
    <w:lvl w:ilvl="4" w:tplc="04160019" w:tentative="1">
      <w:start w:val="1"/>
      <w:numFmt w:val="lowerLetter"/>
      <w:lvlText w:val="%5."/>
      <w:lvlJc w:val="left"/>
      <w:pPr>
        <w:tabs>
          <w:tab w:val="num" w:pos="5160"/>
        </w:tabs>
        <w:ind w:left="5160" w:hanging="360"/>
      </w:pPr>
    </w:lvl>
    <w:lvl w:ilvl="5" w:tplc="0416001B" w:tentative="1">
      <w:start w:val="1"/>
      <w:numFmt w:val="lowerRoman"/>
      <w:lvlText w:val="%6."/>
      <w:lvlJc w:val="right"/>
      <w:pPr>
        <w:tabs>
          <w:tab w:val="num" w:pos="5880"/>
        </w:tabs>
        <w:ind w:left="5880" w:hanging="180"/>
      </w:pPr>
    </w:lvl>
    <w:lvl w:ilvl="6" w:tplc="0416000F" w:tentative="1">
      <w:start w:val="1"/>
      <w:numFmt w:val="decimal"/>
      <w:lvlText w:val="%7."/>
      <w:lvlJc w:val="left"/>
      <w:pPr>
        <w:tabs>
          <w:tab w:val="num" w:pos="6600"/>
        </w:tabs>
        <w:ind w:left="6600" w:hanging="360"/>
      </w:pPr>
    </w:lvl>
    <w:lvl w:ilvl="7" w:tplc="04160019" w:tentative="1">
      <w:start w:val="1"/>
      <w:numFmt w:val="lowerLetter"/>
      <w:lvlText w:val="%8."/>
      <w:lvlJc w:val="left"/>
      <w:pPr>
        <w:tabs>
          <w:tab w:val="num" w:pos="7320"/>
        </w:tabs>
        <w:ind w:left="7320" w:hanging="360"/>
      </w:pPr>
    </w:lvl>
    <w:lvl w:ilvl="8" w:tplc="0416001B" w:tentative="1">
      <w:start w:val="1"/>
      <w:numFmt w:val="lowerRoman"/>
      <w:lvlText w:val="%9."/>
      <w:lvlJc w:val="right"/>
      <w:pPr>
        <w:tabs>
          <w:tab w:val="num" w:pos="8040"/>
        </w:tabs>
        <w:ind w:left="8040" w:hanging="180"/>
      </w:pPr>
    </w:lvl>
  </w:abstractNum>
  <w:abstractNum w:abstractNumId="15" w15:restartNumberingAfterBreak="0">
    <w:nsid w:val="3CC04A2A"/>
    <w:multiLevelType w:val="hybridMultilevel"/>
    <w:tmpl w:val="699AB350"/>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420158D4"/>
    <w:multiLevelType w:val="hybridMultilevel"/>
    <w:tmpl w:val="B04E40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B66D06"/>
    <w:multiLevelType w:val="hybridMultilevel"/>
    <w:tmpl w:val="980EF4D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0120B6"/>
    <w:multiLevelType w:val="multilevel"/>
    <w:tmpl w:val="5E80D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8658C1"/>
    <w:multiLevelType w:val="hybridMultilevel"/>
    <w:tmpl w:val="87449ECA"/>
    <w:lvl w:ilvl="0" w:tplc="F9F01106">
      <w:start w:val="1"/>
      <w:numFmt w:val="decimal"/>
      <w:lvlText w:val="%1)"/>
      <w:lvlJc w:val="left"/>
      <w:pPr>
        <w:ind w:left="3196" w:hanging="360"/>
      </w:pPr>
      <w:rPr>
        <w:rFonts w:hint="default"/>
      </w:rPr>
    </w:lvl>
    <w:lvl w:ilvl="1" w:tplc="04160019" w:tentative="1">
      <w:start w:val="1"/>
      <w:numFmt w:val="lowerLetter"/>
      <w:lvlText w:val="%2."/>
      <w:lvlJc w:val="left"/>
      <w:pPr>
        <w:ind w:left="3916" w:hanging="360"/>
      </w:pPr>
    </w:lvl>
    <w:lvl w:ilvl="2" w:tplc="0416001B" w:tentative="1">
      <w:start w:val="1"/>
      <w:numFmt w:val="lowerRoman"/>
      <w:lvlText w:val="%3."/>
      <w:lvlJc w:val="right"/>
      <w:pPr>
        <w:ind w:left="4636" w:hanging="180"/>
      </w:pPr>
    </w:lvl>
    <w:lvl w:ilvl="3" w:tplc="0416000F" w:tentative="1">
      <w:start w:val="1"/>
      <w:numFmt w:val="decimal"/>
      <w:lvlText w:val="%4."/>
      <w:lvlJc w:val="left"/>
      <w:pPr>
        <w:ind w:left="5356" w:hanging="360"/>
      </w:pPr>
    </w:lvl>
    <w:lvl w:ilvl="4" w:tplc="04160019" w:tentative="1">
      <w:start w:val="1"/>
      <w:numFmt w:val="lowerLetter"/>
      <w:lvlText w:val="%5."/>
      <w:lvlJc w:val="left"/>
      <w:pPr>
        <w:ind w:left="6076" w:hanging="360"/>
      </w:pPr>
    </w:lvl>
    <w:lvl w:ilvl="5" w:tplc="0416001B" w:tentative="1">
      <w:start w:val="1"/>
      <w:numFmt w:val="lowerRoman"/>
      <w:lvlText w:val="%6."/>
      <w:lvlJc w:val="right"/>
      <w:pPr>
        <w:ind w:left="6796" w:hanging="180"/>
      </w:pPr>
    </w:lvl>
    <w:lvl w:ilvl="6" w:tplc="0416000F" w:tentative="1">
      <w:start w:val="1"/>
      <w:numFmt w:val="decimal"/>
      <w:lvlText w:val="%7."/>
      <w:lvlJc w:val="left"/>
      <w:pPr>
        <w:ind w:left="7516" w:hanging="360"/>
      </w:pPr>
    </w:lvl>
    <w:lvl w:ilvl="7" w:tplc="04160019" w:tentative="1">
      <w:start w:val="1"/>
      <w:numFmt w:val="lowerLetter"/>
      <w:lvlText w:val="%8."/>
      <w:lvlJc w:val="left"/>
      <w:pPr>
        <w:ind w:left="8236" w:hanging="360"/>
      </w:pPr>
    </w:lvl>
    <w:lvl w:ilvl="8" w:tplc="0416001B" w:tentative="1">
      <w:start w:val="1"/>
      <w:numFmt w:val="lowerRoman"/>
      <w:lvlText w:val="%9."/>
      <w:lvlJc w:val="right"/>
      <w:pPr>
        <w:ind w:left="8956" w:hanging="180"/>
      </w:pPr>
    </w:lvl>
  </w:abstractNum>
  <w:abstractNum w:abstractNumId="20" w15:restartNumberingAfterBreak="0">
    <w:nsid w:val="4D6D2652"/>
    <w:multiLevelType w:val="hybridMultilevel"/>
    <w:tmpl w:val="36EEADBA"/>
    <w:lvl w:ilvl="0" w:tplc="360AADC4">
      <w:start w:val="1"/>
      <w:numFmt w:val="lowerLetter"/>
      <w:lvlText w:val="%1)"/>
      <w:lvlJc w:val="left"/>
      <w:pPr>
        <w:tabs>
          <w:tab w:val="num" w:pos="1428"/>
        </w:tabs>
        <w:ind w:left="1428" w:hanging="360"/>
      </w:pPr>
      <w:rPr>
        <w:b/>
      </w:r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1" w15:restartNumberingAfterBreak="0">
    <w:nsid w:val="52537A11"/>
    <w:multiLevelType w:val="hybridMultilevel"/>
    <w:tmpl w:val="4D00542A"/>
    <w:lvl w:ilvl="0" w:tplc="04160001">
      <w:start w:val="1"/>
      <w:numFmt w:val="bullet"/>
      <w:lvlText w:val=""/>
      <w:lvlJc w:val="left"/>
      <w:pPr>
        <w:tabs>
          <w:tab w:val="num" w:pos="780"/>
        </w:tabs>
        <w:ind w:left="780" w:hanging="360"/>
      </w:pPr>
      <w:rPr>
        <w:rFonts w:ascii="Symbol" w:hAnsi="Symbol" w:hint="default"/>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53023B87"/>
    <w:multiLevelType w:val="hybridMultilevel"/>
    <w:tmpl w:val="2486A5F6"/>
    <w:lvl w:ilvl="0" w:tplc="04160001">
      <w:start w:val="1"/>
      <w:numFmt w:val="bullet"/>
      <w:lvlText w:val=""/>
      <w:lvlJc w:val="left"/>
      <w:pPr>
        <w:tabs>
          <w:tab w:val="num" w:pos="1428"/>
        </w:tabs>
        <w:ind w:left="1428" w:hanging="360"/>
      </w:pPr>
      <w:rPr>
        <w:rFonts w:ascii="Symbol" w:hAnsi="Symbol" w:hint="default"/>
      </w:rPr>
    </w:lvl>
    <w:lvl w:ilvl="1" w:tplc="04160003" w:tentative="1">
      <w:start w:val="1"/>
      <w:numFmt w:val="bullet"/>
      <w:lvlText w:val="o"/>
      <w:lvlJc w:val="left"/>
      <w:pPr>
        <w:tabs>
          <w:tab w:val="num" w:pos="2148"/>
        </w:tabs>
        <w:ind w:left="2148" w:hanging="360"/>
      </w:pPr>
      <w:rPr>
        <w:rFonts w:ascii="Courier New" w:hAnsi="Courier New" w:cs="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cs="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cs="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535D662B"/>
    <w:multiLevelType w:val="hybridMultilevel"/>
    <w:tmpl w:val="AFDC0394"/>
    <w:lvl w:ilvl="0" w:tplc="31CCCE88">
      <w:start w:val="1"/>
      <w:numFmt w:val="lowerLetter"/>
      <w:lvlText w:val="%1)"/>
      <w:lvlJc w:val="left"/>
      <w:pPr>
        <w:ind w:left="3240" w:hanging="360"/>
      </w:pPr>
      <w:rPr>
        <w:rFonts w:hint="default"/>
      </w:rPr>
    </w:lvl>
    <w:lvl w:ilvl="1" w:tplc="04160019" w:tentative="1">
      <w:start w:val="1"/>
      <w:numFmt w:val="lowerLetter"/>
      <w:lvlText w:val="%2."/>
      <w:lvlJc w:val="left"/>
      <w:pPr>
        <w:ind w:left="3960" w:hanging="360"/>
      </w:pPr>
    </w:lvl>
    <w:lvl w:ilvl="2" w:tplc="0416001B" w:tentative="1">
      <w:start w:val="1"/>
      <w:numFmt w:val="lowerRoman"/>
      <w:lvlText w:val="%3."/>
      <w:lvlJc w:val="right"/>
      <w:pPr>
        <w:ind w:left="4680" w:hanging="180"/>
      </w:pPr>
    </w:lvl>
    <w:lvl w:ilvl="3" w:tplc="0416000F" w:tentative="1">
      <w:start w:val="1"/>
      <w:numFmt w:val="decimal"/>
      <w:lvlText w:val="%4."/>
      <w:lvlJc w:val="left"/>
      <w:pPr>
        <w:ind w:left="5400" w:hanging="360"/>
      </w:pPr>
    </w:lvl>
    <w:lvl w:ilvl="4" w:tplc="04160019" w:tentative="1">
      <w:start w:val="1"/>
      <w:numFmt w:val="lowerLetter"/>
      <w:lvlText w:val="%5."/>
      <w:lvlJc w:val="left"/>
      <w:pPr>
        <w:ind w:left="6120" w:hanging="360"/>
      </w:pPr>
    </w:lvl>
    <w:lvl w:ilvl="5" w:tplc="0416001B" w:tentative="1">
      <w:start w:val="1"/>
      <w:numFmt w:val="lowerRoman"/>
      <w:lvlText w:val="%6."/>
      <w:lvlJc w:val="right"/>
      <w:pPr>
        <w:ind w:left="6840" w:hanging="180"/>
      </w:pPr>
    </w:lvl>
    <w:lvl w:ilvl="6" w:tplc="0416000F" w:tentative="1">
      <w:start w:val="1"/>
      <w:numFmt w:val="decimal"/>
      <w:lvlText w:val="%7."/>
      <w:lvlJc w:val="left"/>
      <w:pPr>
        <w:ind w:left="7560" w:hanging="360"/>
      </w:pPr>
    </w:lvl>
    <w:lvl w:ilvl="7" w:tplc="04160019" w:tentative="1">
      <w:start w:val="1"/>
      <w:numFmt w:val="lowerLetter"/>
      <w:lvlText w:val="%8."/>
      <w:lvlJc w:val="left"/>
      <w:pPr>
        <w:ind w:left="8280" w:hanging="360"/>
      </w:pPr>
    </w:lvl>
    <w:lvl w:ilvl="8" w:tplc="0416001B" w:tentative="1">
      <w:start w:val="1"/>
      <w:numFmt w:val="lowerRoman"/>
      <w:lvlText w:val="%9."/>
      <w:lvlJc w:val="right"/>
      <w:pPr>
        <w:ind w:left="9000" w:hanging="180"/>
      </w:pPr>
    </w:lvl>
  </w:abstractNum>
  <w:abstractNum w:abstractNumId="24" w15:restartNumberingAfterBreak="0">
    <w:nsid w:val="55A971D4"/>
    <w:multiLevelType w:val="hybridMultilevel"/>
    <w:tmpl w:val="44C25CB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5" w15:restartNumberingAfterBreak="0">
    <w:nsid w:val="56194001"/>
    <w:multiLevelType w:val="hybridMultilevel"/>
    <w:tmpl w:val="0542EF8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541F1E"/>
    <w:multiLevelType w:val="multilevel"/>
    <w:tmpl w:val="2938C9EC"/>
    <w:lvl w:ilvl="0">
      <w:start w:val="1"/>
      <w:numFmt w:val="decimal"/>
      <w:lvlText w:val="%1)"/>
      <w:lvlJc w:val="left"/>
      <w:pPr>
        <w:tabs>
          <w:tab w:val="num" w:pos="765"/>
        </w:tabs>
        <w:ind w:left="765" w:hanging="4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8B72B21"/>
    <w:multiLevelType w:val="hybridMultilevel"/>
    <w:tmpl w:val="7A1E67E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605E333B"/>
    <w:multiLevelType w:val="hybridMultilevel"/>
    <w:tmpl w:val="EDE2BD36"/>
    <w:lvl w:ilvl="0" w:tplc="6D34C974">
      <w:start w:val="1"/>
      <w:numFmt w:val="decimal"/>
      <w:lvlText w:val="%1)"/>
      <w:lvlJc w:val="left"/>
      <w:pPr>
        <w:ind w:left="3196" w:hanging="360"/>
      </w:pPr>
      <w:rPr>
        <w:rFonts w:hint="default"/>
      </w:rPr>
    </w:lvl>
    <w:lvl w:ilvl="1" w:tplc="04160019" w:tentative="1">
      <w:start w:val="1"/>
      <w:numFmt w:val="lowerLetter"/>
      <w:lvlText w:val="%2."/>
      <w:lvlJc w:val="left"/>
      <w:pPr>
        <w:ind w:left="3916" w:hanging="360"/>
      </w:pPr>
    </w:lvl>
    <w:lvl w:ilvl="2" w:tplc="0416001B" w:tentative="1">
      <w:start w:val="1"/>
      <w:numFmt w:val="lowerRoman"/>
      <w:lvlText w:val="%3."/>
      <w:lvlJc w:val="right"/>
      <w:pPr>
        <w:ind w:left="4636" w:hanging="180"/>
      </w:pPr>
    </w:lvl>
    <w:lvl w:ilvl="3" w:tplc="0416000F" w:tentative="1">
      <w:start w:val="1"/>
      <w:numFmt w:val="decimal"/>
      <w:lvlText w:val="%4."/>
      <w:lvlJc w:val="left"/>
      <w:pPr>
        <w:ind w:left="5356" w:hanging="360"/>
      </w:pPr>
    </w:lvl>
    <w:lvl w:ilvl="4" w:tplc="04160019" w:tentative="1">
      <w:start w:val="1"/>
      <w:numFmt w:val="lowerLetter"/>
      <w:lvlText w:val="%5."/>
      <w:lvlJc w:val="left"/>
      <w:pPr>
        <w:ind w:left="6076" w:hanging="360"/>
      </w:pPr>
    </w:lvl>
    <w:lvl w:ilvl="5" w:tplc="0416001B" w:tentative="1">
      <w:start w:val="1"/>
      <w:numFmt w:val="lowerRoman"/>
      <w:lvlText w:val="%6."/>
      <w:lvlJc w:val="right"/>
      <w:pPr>
        <w:ind w:left="6796" w:hanging="180"/>
      </w:pPr>
    </w:lvl>
    <w:lvl w:ilvl="6" w:tplc="0416000F" w:tentative="1">
      <w:start w:val="1"/>
      <w:numFmt w:val="decimal"/>
      <w:lvlText w:val="%7."/>
      <w:lvlJc w:val="left"/>
      <w:pPr>
        <w:ind w:left="7516" w:hanging="360"/>
      </w:pPr>
    </w:lvl>
    <w:lvl w:ilvl="7" w:tplc="04160019" w:tentative="1">
      <w:start w:val="1"/>
      <w:numFmt w:val="lowerLetter"/>
      <w:lvlText w:val="%8."/>
      <w:lvlJc w:val="left"/>
      <w:pPr>
        <w:ind w:left="8236" w:hanging="360"/>
      </w:pPr>
    </w:lvl>
    <w:lvl w:ilvl="8" w:tplc="0416001B" w:tentative="1">
      <w:start w:val="1"/>
      <w:numFmt w:val="lowerRoman"/>
      <w:lvlText w:val="%9."/>
      <w:lvlJc w:val="right"/>
      <w:pPr>
        <w:ind w:left="8956" w:hanging="180"/>
      </w:pPr>
    </w:lvl>
  </w:abstractNum>
  <w:abstractNum w:abstractNumId="29" w15:restartNumberingAfterBreak="0">
    <w:nsid w:val="63690361"/>
    <w:multiLevelType w:val="hybridMultilevel"/>
    <w:tmpl w:val="AEA46D0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01506F"/>
    <w:multiLevelType w:val="hybridMultilevel"/>
    <w:tmpl w:val="094ADB78"/>
    <w:lvl w:ilvl="0" w:tplc="04160011">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675D33E3"/>
    <w:multiLevelType w:val="hybridMultilevel"/>
    <w:tmpl w:val="7AB4B00A"/>
    <w:lvl w:ilvl="0" w:tplc="04160001">
      <w:start w:val="1"/>
      <w:numFmt w:val="bullet"/>
      <w:lvlText w:val=""/>
      <w:lvlJc w:val="left"/>
      <w:pPr>
        <w:tabs>
          <w:tab w:val="num" w:pos="780"/>
        </w:tabs>
        <w:ind w:left="780" w:hanging="360"/>
      </w:pPr>
      <w:rPr>
        <w:rFonts w:ascii="Symbol" w:hAnsi="Symbol" w:hint="default"/>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69855111"/>
    <w:multiLevelType w:val="hybridMultilevel"/>
    <w:tmpl w:val="B3BA8A94"/>
    <w:lvl w:ilvl="0" w:tplc="04160001">
      <w:start w:val="1"/>
      <w:numFmt w:val="bullet"/>
      <w:lvlText w:val=""/>
      <w:lvlJc w:val="left"/>
      <w:pPr>
        <w:ind w:left="3697" w:hanging="360"/>
      </w:pPr>
      <w:rPr>
        <w:rFonts w:ascii="Symbol" w:hAnsi="Symbol" w:hint="default"/>
      </w:rPr>
    </w:lvl>
    <w:lvl w:ilvl="1" w:tplc="04160003" w:tentative="1">
      <w:start w:val="1"/>
      <w:numFmt w:val="bullet"/>
      <w:lvlText w:val="o"/>
      <w:lvlJc w:val="left"/>
      <w:pPr>
        <w:ind w:left="4417" w:hanging="360"/>
      </w:pPr>
      <w:rPr>
        <w:rFonts w:ascii="Courier New" w:hAnsi="Courier New" w:cs="Courier New" w:hint="default"/>
      </w:rPr>
    </w:lvl>
    <w:lvl w:ilvl="2" w:tplc="04160005" w:tentative="1">
      <w:start w:val="1"/>
      <w:numFmt w:val="bullet"/>
      <w:lvlText w:val=""/>
      <w:lvlJc w:val="left"/>
      <w:pPr>
        <w:ind w:left="5137" w:hanging="360"/>
      </w:pPr>
      <w:rPr>
        <w:rFonts w:ascii="Wingdings" w:hAnsi="Wingdings" w:hint="default"/>
      </w:rPr>
    </w:lvl>
    <w:lvl w:ilvl="3" w:tplc="04160001" w:tentative="1">
      <w:start w:val="1"/>
      <w:numFmt w:val="bullet"/>
      <w:lvlText w:val=""/>
      <w:lvlJc w:val="left"/>
      <w:pPr>
        <w:ind w:left="5857" w:hanging="360"/>
      </w:pPr>
      <w:rPr>
        <w:rFonts w:ascii="Symbol" w:hAnsi="Symbol" w:hint="default"/>
      </w:rPr>
    </w:lvl>
    <w:lvl w:ilvl="4" w:tplc="04160003" w:tentative="1">
      <w:start w:val="1"/>
      <w:numFmt w:val="bullet"/>
      <w:lvlText w:val="o"/>
      <w:lvlJc w:val="left"/>
      <w:pPr>
        <w:ind w:left="6577" w:hanging="360"/>
      </w:pPr>
      <w:rPr>
        <w:rFonts w:ascii="Courier New" w:hAnsi="Courier New" w:cs="Courier New" w:hint="default"/>
      </w:rPr>
    </w:lvl>
    <w:lvl w:ilvl="5" w:tplc="04160005" w:tentative="1">
      <w:start w:val="1"/>
      <w:numFmt w:val="bullet"/>
      <w:lvlText w:val=""/>
      <w:lvlJc w:val="left"/>
      <w:pPr>
        <w:ind w:left="7297" w:hanging="360"/>
      </w:pPr>
      <w:rPr>
        <w:rFonts w:ascii="Wingdings" w:hAnsi="Wingdings" w:hint="default"/>
      </w:rPr>
    </w:lvl>
    <w:lvl w:ilvl="6" w:tplc="04160001" w:tentative="1">
      <w:start w:val="1"/>
      <w:numFmt w:val="bullet"/>
      <w:lvlText w:val=""/>
      <w:lvlJc w:val="left"/>
      <w:pPr>
        <w:ind w:left="8017" w:hanging="360"/>
      </w:pPr>
      <w:rPr>
        <w:rFonts w:ascii="Symbol" w:hAnsi="Symbol" w:hint="default"/>
      </w:rPr>
    </w:lvl>
    <w:lvl w:ilvl="7" w:tplc="04160003" w:tentative="1">
      <w:start w:val="1"/>
      <w:numFmt w:val="bullet"/>
      <w:lvlText w:val="o"/>
      <w:lvlJc w:val="left"/>
      <w:pPr>
        <w:ind w:left="8737" w:hanging="360"/>
      </w:pPr>
      <w:rPr>
        <w:rFonts w:ascii="Courier New" w:hAnsi="Courier New" w:cs="Courier New" w:hint="default"/>
      </w:rPr>
    </w:lvl>
    <w:lvl w:ilvl="8" w:tplc="04160005" w:tentative="1">
      <w:start w:val="1"/>
      <w:numFmt w:val="bullet"/>
      <w:lvlText w:val=""/>
      <w:lvlJc w:val="left"/>
      <w:pPr>
        <w:ind w:left="9457" w:hanging="360"/>
      </w:pPr>
      <w:rPr>
        <w:rFonts w:ascii="Wingdings" w:hAnsi="Wingdings" w:hint="default"/>
      </w:rPr>
    </w:lvl>
  </w:abstractNum>
  <w:abstractNum w:abstractNumId="33" w15:restartNumberingAfterBreak="0">
    <w:nsid w:val="6D301DB7"/>
    <w:multiLevelType w:val="hybridMultilevel"/>
    <w:tmpl w:val="C8143C78"/>
    <w:lvl w:ilvl="0" w:tplc="F68E5218">
      <w:start w:val="1"/>
      <w:numFmt w:val="decimal"/>
      <w:lvlText w:val="%1-"/>
      <w:lvlJc w:val="left"/>
      <w:pPr>
        <w:ind w:left="3054" w:hanging="360"/>
      </w:pPr>
      <w:rPr>
        <w:rFonts w:hint="default"/>
      </w:rPr>
    </w:lvl>
    <w:lvl w:ilvl="1" w:tplc="04160019" w:tentative="1">
      <w:start w:val="1"/>
      <w:numFmt w:val="lowerLetter"/>
      <w:lvlText w:val="%2."/>
      <w:lvlJc w:val="left"/>
      <w:pPr>
        <w:ind w:left="3774" w:hanging="360"/>
      </w:pPr>
    </w:lvl>
    <w:lvl w:ilvl="2" w:tplc="0416001B" w:tentative="1">
      <w:start w:val="1"/>
      <w:numFmt w:val="lowerRoman"/>
      <w:lvlText w:val="%3."/>
      <w:lvlJc w:val="right"/>
      <w:pPr>
        <w:ind w:left="4494" w:hanging="180"/>
      </w:pPr>
    </w:lvl>
    <w:lvl w:ilvl="3" w:tplc="0416000F" w:tentative="1">
      <w:start w:val="1"/>
      <w:numFmt w:val="decimal"/>
      <w:lvlText w:val="%4."/>
      <w:lvlJc w:val="left"/>
      <w:pPr>
        <w:ind w:left="5214" w:hanging="360"/>
      </w:pPr>
    </w:lvl>
    <w:lvl w:ilvl="4" w:tplc="04160019" w:tentative="1">
      <w:start w:val="1"/>
      <w:numFmt w:val="lowerLetter"/>
      <w:lvlText w:val="%5."/>
      <w:lvlJc w:val="left"/>
      <w:pPr>
        <w:ind w:left="5934" w:hanging="360"/>
      </w:pPr>
    </w:lvl>
    <w:lvl w:ilvl="5" w:tplc="0416001B" w:tentative="1">
      <w:start w:val="1"/>
      <w:numFmt w:val="lowerRoman"/>
      <w:lvlText w:val="%6."/>
      <w:lvlJc w:val="right"/>
      <w:pPr>
        <w:ind w:left="6654" w:hanging="180"/>
      </w:pPr>
    </w:lvl>
    <w:lvl w:ilvl="6" w:tplc="0416000F" w:tentative="1">
      <w:start w:val="1"/>
      <w:numFmt w:val="decimal"/>
      <w:lvlText w:val="%7."/>
      <w:lvlJc w:val="left"/>
      <w:pPr>
        <w:ind w:left="7374" w:hanging="360"/>
      </w:pPr>
    </w:lvl>
    <w:lvl w:ilvl="7" w:tplc="04160019" w:tentative="1">
      <w:start w:val="1"/>
      <w:numFmt w:val="lowerLetter"/>
      <w:lvlText w:val="%8."/>
      <w:lvlJc w:val="left"/>
      <w:pPr>
        <w:ind w:left="8094" w:hanging="360"/>
      </w:pPr>
    </w:lvl>
    <w:lvl w:ilvl="8" w:tplc="0416001B" w:tentative="1">
      <w:start w:val="1"/>
      <w:numFmt w:val="lowerRoman"/>
      <w:lvlText w:val="%9."/>
      <w:lvlJc w:val="right"/>
      <w:pPr>
        <w:ind w:left="8814" w:hanging="180"/>
      </w:pPr>
    </w:lvl>
  </w:abstractNum>
  <w:abstractNum w:abstractNumId="34" w15:restartNumberingAfterBreak="0">
    <w:nsid w:val="6F05581F"/>
    <w:multiLevelType w:val="hybridMultilevel"/>
    <w:tmpl w:val="8BDAA10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768C1D83"/>
    <w:multiLevelType w:val="multilevel"/>
    <w:tmpl w:val="EA50C13C"/>
    <w:lvl w:ilvl="0">
      <w:start w:val="1"/>
      <w:numFmt w:val="decimal"/>
      <w:lvlText w:val="%1."/>
      <w:lvlJc w:val="left"/>
      <w:pPr>
        <w:ind w:left="567" w:hanging="567"/>
      </w:pPr>
      <w:rPr>
        <w:rFonts w:hint="default"/>
        <w:b/>
        <w:i w:val="0"/>
        <w:sz w:val="22"/>
        <w:szCs w:val="22"/>
      </w:rPr>
    </w:lvl>
    <w:lvl w:ilvl="1">
      <w:start w:val="1"/>
      <w:numFmt w:val="decimal"/>
      <w:lvlText w:val="%1.%2."/>
      <w:lvlJc w:val="left"/>
      <w:pPr>
        <w:ind w:left="567" w:hanging="567"/>
      </w:pPr>
      <w:rPr>
        <w:rFonts w:hint="default"/>
        <w:b w:val="0"/>
        <w:i w:val="0"/>
        <w:color w:val="auto"/>
      </w:rPr>
    </w:lvl>
    <w:lvl w:ilvl="2">
      <w:start w:val="1"/>
      <w:numFmt w:val="decimal"/>
      <w:lvlText w:val="%1.%2.%3."/>
      <w:lvlJc w:val="left"/>
      <w:pPr>
        <w:ind w:left="1304" w:hanging="737"/>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4E4380"/>
    <w:multiLevelType w:val="hybridMultilevel"/>
    <w:tmpl w:val="96F486B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9864F5"/>
    <w:multiLevelType w:val="hybridMultilevel"/>
    <w:tmpl w:val="9B1613D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549C8"/>
    <w:multiLevelType w:val="hybridMultilevel"/>
    <w:tmpl w:val="6B2CD7B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1655260640">
    <w:abstractNumId w:val="16"/>
  </w:num>
  <w:num w:numId="2" w16cid:durableId="323554614">
    <w:abstractNumId w:val="37"/>
  </w:num>
  <w:num w:numId="3" w16cid:durableId="939486481">
    <w:abstractNumId w:val="17"/>
  </w:num>
  <w:num w:numId="4" w16cid:durableId="1490631952">
    <w:abstractNumId w:val="5"/>
  </w:num>
  <w:num w:numId="5" w16cid:durableId="143548930">
    <w:abstractNumId w:val="27"/>
  </w:num>
  <w:num w:numId="6" w16cid:durableId="672879573">
    <w:abstractNumId w:val="1"/>
  </w:num>
  <w:num w:numId="7" w16cid:durableId="2080396836">
    <w:abstractNumId w:val="15"/>
  </w:num>
  <w:num w:numId="8" w16cid:durableId="895776632">
    <w:abstractNumId w:val="30"/>
  </w:num>
  <w:num w:numId="9" w16cid:durableId="2020231176">
    <w:abstractNumId w:val="8"/>
  </w:num>
  <w:num w:numId="10" w16cid:durableId="1200536">
    <w:abstractNumId w:val="20"/>
  </w:num>
  <w:num w:numId="11" w16cid:durableId="1217082452">
    <w:abstractNumId w:val="22"/>
  </w:num>
  <w:num w:numId="12" w16cid:durableId="27028436">
    <w:abstractNumId w:val="12"/>
  </w:num>
  <w:num w:numId="13" w16cid:durableId="1960532273">
    <w:abstractNumId w:val="25"/>
  </w:num>
  <w:num w:numId="14" w16cid:durableId="690649559">
    <w:abstractNumId w:val="26"/>
  </w:num>
  <w:num w:numId="15" w16cid:durableId="1461875217">
    <w:abstractNumId w:val="0"/>
  </w:num>
  <w:num w:numId="16" w16cid:durableId="121921112">
    <w:abstractNumId w:val="34"/>
  </w:num>
  <w:num w:numId="17" w16cid:durableId="1287467890">
    <w:abstractNumId w:val="36"/>
  </w:num>
  <w:num w:numId="18" w16cid:durableId="1147280882">
    <w:abstractNumId w:val="2"/>
  </w:num>
  <w:num w:numId="19" w16cid:durableId="149911959">
    <w:abstractNumId w:val="21"/>
  </w:num>
  <w:num w:numId="20" w16cid:durableId="805972740">
    <w:abstractNumId w:val="11"/>
  </w:num>
  <w:num w:numId="21" w16cid:durableId="443310282">
    <w:abstractNumId w:val="31"/>
  </w:num>
  <w:num w:numId="22" w16cid:durableId="934167693">
    <w:abstractNumId w:val="6"/>
  </w:num>
  <w:num w:numId="23" w16cid:durableId="89084277">
    <w:abstractNumId w:val="13"/>
  </w:num>
  <w:num w:numId="24" w16cid:durableId="968247231">
    <w:abstractNumId w:val="14"/>
  </w:num>
  <w:num w:numId="25" w16cid:durableId="432093362">
    <w:abstractNumId w:val="38"/>
  </w:num>
  <w:num w:numId="26" w16cid:durableId="732121785">
    <w:abstractNumId w:val="29"/>
  </w:num>
  <w:num w:numId="27" w16cid:durableId="1577282457">
    <w:abstractNumId w:val="18"/>
  </w:num>
  <w:num w:numId="28" w16cid:durableId="254440292">
    <w:abstractNumId w:val="3"/>
  </w:num>
  <w:num w:numId="29" w16cid:durableId="198710400">
    <w:abstractNumId w:val="32"/>
  </w:num>
  <w:num w:numId="30" w16cid:durableId="469521067">
    <w:abstractNumId w:val="4"/>
  </w:num>
  <w:num w:numId="31" w16cid:durableId="1536968376">
    <w:abstractNumId w:val="10"/>
  </w:num>
  <w:num w:numId="32" w16cid:durableId="1554582777">
    <w:abstractNumId w:val="9"/>
  </w:num>
  <w:num w:numId="33" w16cid:durableId="705644840">
    <w:abstractNumId w:val="19"/>
  </w:num>
  <w:num w:numId="34" w16cid:durableId="1394740484">
    <w:abstractNumId w:val="23"/>
  </w:num>
  <w:num w:numId="35" w16cid:durableId="821196416">
    <w:abstractNumId w:val="28"/>
  </w:num>
  <w:num w:numId="36" w16cid:durableId="2091191248">
    <w:abstractNumId w:val="33"/>
  </w:num>
  <w:num w:numId="37" w16cid:durableId="652761837">
    <w:abstractNumId w:val="7"/>
  </w:num>
  <w:num w:numId="38" w16cid:durableId="2092772986">
    <w:abstractNumId w:val="24"/>
  </w:num>
  <w:num w:numId="39" w16cid:durableId="854922529">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D15"/>
    <w:rsid w:val="00000646"/>
    <w:rsid w:val="000016F2"/>
    <w:rsid w:val="0000195B"/>
    <w:rsid w:val="00001ACD"/>
    <w:rsid w:val="0000249B"/>
    <w:rsid w:val="00002BF3"/>
    <w:rsid w:val="00003396"/>
    <w:rsid w:val="000034ED"/>
    <w:rsid w:val="00003511"/>
    <w:rsid w:val="000043CC"/>
    <w:rsid w:val="0000471F"/>
    <w:rsid w:val="00004A60"/>
    <w:rsid w:val="00004C7D"/>
    <w:rsid w:val="000050AF"/>
    <w:rsid w:val="0000587A"/>
    <w:rsid w:val="00005B0B"/>
    <w:rsid w:val="00006163"/>
    <w:rsid w:val="00006429"/>
    <w:rsid w:val="00006D12"/>
    <w:rsid w:val="00007864"/>
    <w:rsid w:val="00007EE0"/>
    <w:rsid w:val="00007FE2"/>
    <w:rsid w:val="0001092E"/>
    <w:rsid w:val="00010D5B"/>
    <w:rsid w:val="00011C77"/>
    <w:rsid w:val="00011E04"/>
    <w:rsid w:val="00011E4B"/>
    <w:rsid w:val="00012736"/>
    <w:rsid w:val="00012745"/>
    <w:rsid w:val="000129BF"/>
    <w:rsid w:val="00012B11"/>
    <w:rsid w:val="00012E36"/>
    <w:rsid w:val="00013D19"/>
    <w:rsid w:val="00014B5C"/>
    <w:rsid w:val="00015159"/>
    <w:rsid w:val="00015329"/>
    <w:rsid w:val="00015CA6"/>
    <w:rsid w:val="0001618A"/>
    <w:rsid w:val="00017308"/>
    <w:rsid w:val="00017B50"/>
    <w:rsid w:val="00017DCE"/>
    <w:rsid w:val="000200BD"/>
    <w:rsid w:val="00020107"/>
    <w:rsid w:val="00022466"/>
    <w:rsid w:val="000226F7"/>
    <w:rsid w:val="0002396A"/>
    <w:rsid w:val="00025192"/>
    <w:rsid w:val="000255D7"/>
    <w:rsid w:val="000267B8"/>
    <w:rsid w:val="00026919"/>
    <w:rsid w:val="000273EA"/>
    <w:rsid w:val="00027E03"/>
    <w:rsid w:val="00030FB2"/>
    <w:rsid w:val="00031CF0"/>
    <w:rsid w:val="00032D15"/>
    <w:rsid w:val="00034B39"/>
    <w:rsid w:val="00034B46"/>
    <w:rsid w:val="0003511E"/>
    <w:rsid w:val="00035D87"/>
    <w:rsid w:val="00036267"/>
    <w:rsid w:val="00036303"/>
    <w:rsid w:val="0003699B"/>
    <w:rsid w:val="00037ABF"/>
    <w:rsid w:val="00037EA4"/>
    <w:rsid w:val="00040AEC"/>
    <w:rsid w:val="00041091"/>
    <w:rsid w:val="00041509"/>
    <w:rsid w:val="00041972"/>
    <w:rsid w:val="00041A26"/>
    <w:rsid w:val="00044060"/>
    <w:rsid w:val="0004573E"/>
    <w:rsid w:val="00045F37"/>
    <w:rsid w:val="00045FF0"/>
    <w:rsid w:val="00046D30"/>
    <w:rsid w:val="0004787A"/>
    <w:rsid w:val="00047B8C"/>
    <w:rsid w:val="000508AB"/>
    <w:rsid w:val="000508CF"/>
    <w:rsid w:val="00050FA4"/>
    <w:rsid w:val="00051F84"/>
    <w:rsid w:val="000527B4"/>
    <w:rsid w:val="000538B2"/>
    <w:rsid w:val="00053C28"/>
    <w:rsid w:val="00054339"/>
    <w:rsid w:val="00055251"/>
    <w:rsid w:val="00057015"/>
    <w:rsid w:val="00057888"/>
    <w:rsid w:val="0006035C"/>
    <w:rsid w:val="000605E7"/>
    <w:rsid w:val="00060883"/>
    <w:rsid w:val="00060973"/>
    <w:rsid w:val="000616B8"/>
    <w:rsid w:val="000626E1"/>
    <w:rsid w:val="0006278F"/>
    <w:rsid w:val="00062937"/>
    <w:rsid w:val="00063C02"/>
    <w:rsid w:val="00064979"/>
    <w:rsid w:val="00065C27"/>
    <w:rsid w:val="00066FE8"/>
    <w:rsid w:val="0006723B"/>
    <w:rsid w:val="000677CA"/>
    <w:rsid w:val="00070FF2"/>
    <w:rsid w:val="0007125E"/>
    <w:rsid w:val="000727ED"/>
    <w:rsid w:val="00072AE2"/>
    <w:rsid w:val="00072C40"/>
    <w:rsid w:val="00073F27"/>
    <w:rsid w:val="000740B4"/>
    <w:rsid w:val="000740F9"/>
    <w:rsid w:val="0007447C"/>
    <w:rsid w:val="000744E5"/>
    <w:rsid w:val="00075E28"/>
    <w:rsid w:val="00076437"/>
    <w:rsid w:val="000764A7"/>
    <w:rsid w:val="0007650C"/>
    <w:rsid w:val="00077063"/>
    <w:rsid w:val="0007748E"/>
    <w:rsid w:val="000818B2"/>
    <w:rsid w:val="000825E0"/>
    <w:rsid w:val="00082E2E"/>
    <w:rsid w:val="00082FC7"/>
    <w:rsid w:val="00084CBF"/>
    <w:rsid w:val="00085323"/>
    <w:rsid w:val="000854A0"/>
    <w:rsid w:val="00085A3E"/>
    <w:rsid w:val="0008691C"/>
    <w:rsid w:val="00090E0D"/>
    <w:rsid w:val="000924F8"/>
    <w:rsid w:val="00092F7D"/>
    <w:rsid w:val="00093404"/>
    <w:rsid w:val="00093B00"/>
    <w:rsid w:val="00093F63"/>
    <w:rsid w:val="000950F2"/>
    <w:rsid w:val="00095488"/>
    <w:rsid w:val="00095FF3"/>
    <w:rsid w:val="000966F3"/>
    <w:rsid w:val="000968AE"/>
    <w:rsid w:val="000969D8"/>
    <w:rsid w:val="00097FE8"/>
    <w:rsid w:val="000A0F49"/>
    <w:rsid w:val="000A1A1D"/>
    <w:rsid w:val="000A1C10"/>
    <w:rsid w:val="000A29BB"/>
    <w:rsid w:val="000A2E6C"/>
    <w:rsid w:val="000A3E76"/>
    <w:rsid w:val="000A6F0C"/>
    <w:rsid w:val="000A73A8"/>
    <w:rsid w:val="000A7C13"/>
    <w:rsid w:val="000B0830"/>
    <w:rsid w:val="000B2366"/>
    <w:rsid w:val="000B32C5"/>
    <w:rsid w:val="000B43A2"/>
    <w:rsid w:val="000B4453"/>
    <w:rsid w:val="000B521B"/>
    <w:rsid w:val="000B5277"/>
    <w:rsid w:val="000C115C"/>
    <w:rsid w:val="000C15D6"/>
    <w:rsid w:val="000C1A06"/>
    <w:rsid w:val="000C1C6B"/>
    <w:rsid w:val="000C3366"/>
    <w:rsid w:val="000C38F1"/>
    <w:rsid w:val="000C3C4F"/>
    <w:rsid w:val="000C3E8D"/>
    <w:rsid w:val="000C426A"/>
    <w:rsid w:val="000C63D7"/>
    <w:rsid w:val="000C77CA"/>
    <w:rsid w:val="000D0513"/>
    <w:rsid w:val="000D10D6"/>
    <w:rsid w:val="000D1CA8"/>
    <w:rsid w:val="000D2642"/>
    <w:rsid w:val="000D2A5D"/>
    <w:rsid w:val="000D31F3"/>
    <w:rsid w:val="000D3AB1"/>
    <w:rsid w:val="000D3D38"/>
    <w:rsid w:val="000D6427"/>
    <w:rsid w:val="000D7D28"/>
    <w:rsid w:val="000E0283"/>
    <w:rsid w:val="000E0B9C"/>
    <w:rsid w:val="000E0FDE"/>
    <w:rsid w:val="000E1737"/>
    <w:rsid w:val="000E2247"/>
    <w:rsid w:val="000E5CBC"/>
    <w:rsid w:val="000E5FAA"/>
    <w:rsid w:val="000E6632"/>
    <w:rsid w:val="000E67B5"/>
    <w:rsid w:val="000E6854"/>
    <w:rsid w:val="000E6CA5"/>
    <w:rsid w:val="000E6FB7"/>
    <w:rsid w:val="000E7E37"/>
    <w:rsid w:val="000F0E3F"/>
    <w:rsid w:val="000F11FF"/>
    <w:rsid w:val="000F12CE"/>
    <w:rsid w:val="000F16C8"/>
    <w:rsid w:val="000F3CE1"/>
    <w:rsid w:val="000F48E6"/>
    <w:rsid w:val="000F5E06"/>
    <w:rsid w:val="000F659B"/>
    <w:rsid w:val="000F6F46"/>
    <w:rsid w:val="000F7566"/>
    <w:rsid w:val="00100419"/>
    <w:rsid w:val="00101B03"/>
    <w:rsid w:val="00102DA4"/>
    <w:rsid w:val="001030BD"/>
    <w:rsid w:val="00104014"/>
    <w:rsid w:val="00104850"/>
    <w:rsid w:val="00105504"/>
    <w:rsid w:val="00105F44"/>
    <w:rsid w:val="001069A0"/>
    <w:rsid w:val="00106A58"/>
    <w:rsid w:val="00107869"/>
    <w:rsid w:val="001079DA"/>
    <w:rsid w:val="00110334"/>
    <w:rsid w:val="0011094A"/>
    <w:rsid w:val="0011215E"/>
    <w:rsid w:val="00112244"/>
    <w:rsid w:val="00112936"/>
    <w:rsid w:val="00114591"/>
    <w:rsid w:val="00115E2C"/>
    <w:rsid w:val="001161A0"/>
    <w:rsid w:val="001164BA"/>
    <w:rsid w:val="00116DAF"/>
    <w:rsid w:val="0011719B"/>
    <w:rsid w:val="001174B0"/>
    <w:rsid w:val="00117953"/>
    <w:rsid w:val="00120525"/>
    <w:rsid w:val="001207DF"/>
    <w:rsid w:val="001209D3"/>
    <w:rsid w:val="00121063"/>
    <w:rsid w:val="00121274"/>
    <w:rsid w:val="001220DE"/>
    <w:rsid w:val="001221FE"/>
    <w:rsid w:val="00122363"/>
    <w:rsid w:val="00122AA5"/>
    <w:rsid w:val="00122EB6"/>
    <w:rsid w:val="00122F7A"/>
    <w:rsid w:val="001232B6"/>
    <w:rsid w:val="001248AA"/>
    <w:rsid w:val="00125137"/>
    <w:rsid w:val="0013091D"/>
    <w:rsid w:val="0013283B"/>
    <w:rsid w:val="00133864"/>
    <w:rsid w:val="00134513"/>
    <w:rsid w:val="0013492F"/>
    <w:rsid w:val="001352CA"/>
    <w:rsid w:val="00135400"/>
    <w:rsid w:val="00135DA5"/>
    <w:rsid w:val="001365AA"/>
    <w:rsid w:val="001365EC"/>
    <w:rsid w:val="00136A2D"/>
    <w:rsid w:val="00137050"/>
    <w:rsid w:val="001414A8"/>
    <w:rsid w:val="0014282D"/>
    <w:rsid w:val="00142D2E"/>
    <w:rsid w:val="00143AEC"/>
    <w:rsid w:val="00144377"/>
    <w:rsid w:val="0014501B"/>
    <w:rsid w:val="001460B5"/>
    <w:rsid w:val="00146B6B"/>
    <w:rsid w:val="00146E16"/>
    <w:rsid w:val="0014720B"/>
    <w:rsid w:val="00150E8C"/>
    <w:rsid w:val="00154BBC"/>
    <w:rsid w:val="00155020"/>
    <w:rsid w:val="001553F9"/>
    <w:rsid w:val="00155FAF"/>
    <w:rsid w:val="00156EC8"/>
    <w:rsid w:val="001575AC"/>
    <w:rsid w:val="001578A2"/>
    <w:rsid w:val="001578EC"/>
    <w:rsid w:val="001603E3"/>
    <w:rsid w:val="00161D1B"/>
    <w:rsid w:val="00163756"/>
    <w:rsid w:val="00163D9B"/>
    <w:rsid w:val="001660CD"/>
    <w:rsid w:val="0016623B"/>
    <w:rsid w:val="0016649A"/>
    <w:rsid w:val="001679DB"/>
    <w:rsid w:val="00170D16"/>
    <w:rsid w:val="0017242F"/>
    <w:rsid w:val="00172A56"/>
    <w:rsid w:val="00172CF6"/>
    <w:rsid w:val="0017333D"/>
    <w:rsid w:val="00173496"/>
    <w:rsid w:val="00174BC1"/>
    <w:rsid w:val="00175931"/>
    <w:rsid w:val="00176279"/>
    <w:rsid w:val="00177294"/>
    <w:rsid w:val="001777C2"/>
    <w:rsid w:val="00177917"/>
    <w:rsid w:val="00177920"/>
    <w:rsid w:val="0018050B"/>
    <w:rsid w:val="00181585"/>
    <w:rsid w:val="00181AEA"/>
    <w:rsid w:val="00181EF6"/>
    <w:rsid w:val="001826EB"/>
    <w:rsid w:val="001829FD"/>
    <w:rsid w:val="00183046"/>
    <w:rsid w:val="001835D9"/>
    <w:rsid w:val="00184EF0"/>
    <w:rsid w:val="0018518F"/>
    <w:rsid w:val="00187088"/>
    <w:rsid w:val="00190C59"/>
    <w:rsid w:val="00191C52"/>
    <w:rsid w:val="001928EF"/>
    <w:rsid w:val="00193209"/>
    <w:rsid w:val="00193FD3"/>
    <w:rsid w:val="001946B9"/>
    <w:rsid w:val="00194BE9"/>
    <w:rsid w:val="00194E9F"/>
    <w:rsid w:val="00195BD4"/>
    <w:rsid w:val="00196ECE"/>
    <w:rsid w:val="001977D7"/>
    <w:rsid w:val="001978C5"/>
    <w:rsid w:val="001A0320"/>
    <w:rsid w:val="001A158F"/>
    <w:rsid w:val="001A1DF8"/>
    <w:rsid w:val="001A2713"/>
    <w:rsid w:val="001A291A"/>
    <w:rsid w:val="001A2D9A"/>
    <w:rsid w:val="001A2EEB"/>
    <w:rsid w:val="001A3D6A"/>
    <w:rsid w:val="001A4E86"/>
    <w:rsid w:val="001A596A"/>
    <w:rsid w:val="001A613D"/>
    <w:rsid w:val="001A72E9"/>
    <w:rsid w:val="001B138C"/>
    <w:rsid w:val="001B1E06"/>
    <w:rsid w:val="001B33AA"/>
    <w:rsid w:val="001B41C5"/>
    <w:rsid w:val="001B474B"/>
    <w:rsid w:val="001B49A3"/>
    <w:rsid w:val="001B5057"/>
    <w:rsid w:val="001B6012"/>
    <w:rsid w:val="001B620A"/>
    <w:rsid w:val="001B6B3F"/>
    <w:rsid w:val="001B796C"/>
    <w:rsid w:val="001B7A48"/>
    <w:rsid w:val="001C016D"/>
    <w:rsid w:val="001C042D"/>
    <w:rsid w:val="001C0461"/>
    <w:rsid w:val="001C0E6E"/>
    <w:rsid w:val="001C1518"/>
    <w:rsid w:val="001C1811"/>
    <w:rsid w:val="001C19ED"/>
    <w:rsid w:val="001C1EA7"/>
    <w:rsid w:val="001C2736"/>
    <w:rsid w:val="001C3F22"/>
    <w:rsid w:val="001C4711"/>
    <w:rsid w:val="001C4CBE"/>
    <w:rsid w:val="001C5097"/>
    <w:rsid w:val="001C52EE"/>
    <w:rsid w:val="001C5625"/>
    <w:rsid w:val="001C5FEF"/>
    <w:rsid w:val="001C5FF3"/>
    <w:rsid w:val="001C7795"/>
    <w:rsid w:val="001C7AF8"/>
    <w:rsid w:val="001D2282"/>
    <w:rsid w:val="001D251E"/>
    <w:rsid w:val="001D2A9E"/>
    <w:rsid w:val="001D49FB"/>
    <w:rsid w:val="001D6122"/>
    <w:rsid w:val="001D61AB"/>
    <w:rsid w:val="001E04FB"/>
    <w:rsid w:val="001E150F"/>
    <w:rsid w:val="001E1FE6"/>
    <w:rsid w:val="001E3048"/>
    <w:rsid w:val="001E4617"/>
    <w:rsid w:val="001E4FA6"/>
    <w:rsid w:val="001E51AB"/>
    <w:rsid w:val="001E5D44"/>
    <w:rsid w:val="001E5E56"/>
    <w:rsid w:val="001E7BEB"/>
    <w:rsid w:val="001F0502"/>
    <w:rsid w:val="001F0778"/>
    <w:rsid w:val="001F0A0A"/>
    <w:rsid w:val="001F10A9"/>
    <w:rsid w:val="001F1CCE"/>
    <w:rsid w:val="001F1D7C"/>
    <w:rsid w:val="001F23A3"/>
    <w:rsid w:val="001F2569"/>
    <w:rsid w:val="001F27C8"/>
    <w:rsid w:val="001F293A"/>
    <w:rsid w:val="001F4C91"/>
    <w:rsid w:val="001F5076"/>
    <w:rsid w:val="001F5B50"/>
    <w:rsid w:val="001F5D45"/>
    <w:rsid w:val="001F6D5D"/>
    <w:rsid w:val="0020012B"/>
    <w:rsid w:val="00200252"/>
    <w:rsid w:val="00200A09"/>
    <w:rsid w:val="00201AF8"/>
    <w:rsid w:val="00202A8C"/>
    <w:rsid w:val="00203731"/>
    <w:rsid w:val="00203C2D"/>
    <w:rsid w:val="00203E4F"/>
    <w:rsid w:val="00204062"/>
    <w:rsid w:val="00204730"/>
    <w:rsid w:val="00204DAD"/>
    <w:rsid w:val="0020507B"/>
    <w:rsid w:val="00207327"/>
    <w:rsid w:val="00210ED4"/>
    <w:rsid w:val="00212015"/>
    <w:rsid w:val="00212084"/>
    <w:rsid w:val="00213073"/>
    <w:rsid w:val="0021353C"/>
    <w:rsid w:val="00213CE2"/>
    <w:rsid w:val="002142D6"/>
    <w:rsid w:val="00215259"/>
    <w:rsid w:val="00215410"/>
    <w:rsid w:val="00215A13"/>
    <w:rsid w:val="00215D2A"/>
    <w:rsid w:val="00215EBD"/>
    <w:rsid w:val="00216CE1"/>
    <w:rsid w:val="00217317"/>
    <w:rsid w:val="002174B2"/>
    <w:rsid w:val="00220294"/>
    <w:rsid w:val="00221318"/>
    <w:rsid w:val="0022299D"/>
    <w:rsid w:val="00222DA0"/>
    <w:rsid w:val="00223452"/>
    <w:rsid w:val="00223A5C"/>
    <w:rsid w:val="00224C19"/>
    <w:rsid w:val="00224D5C"/>
    <w:rsid w:val="00224EFE"/>
    <w:rsid w:val="00224FE6"/>
    <w:rsid w:val="0022548F"/>
    <w:rsid w:val="0022564E"/>
    <w:rsid w:val="00225D11"/>
    <w:rsid w:val="00227930"/>
    <w:rsid w:val="00227B6F"/>
    <w:rsid w:val="00227C71"/>
    <w:rsid w:val="00227E4C"/>
    <w:rsid w:val="00230B73"/>
    <w:rsid w:val="00231166"/>
    <w:rsid w:val="002318A7"/>
    <w:rsid w:val="00231FCB"/>
    <w:rsid w:val="0023260E"/>
    <w:rsid w:val="002333A6"/>
    <w:rsid w:val="00233BBD"/>
    <w:rsid w:val="00234250"/>
    <w:rsid w:val="002346CA"/>
    <w:rsid w:val="0023489E"/>
    <w:rsid w:val="00235081"/>
    <w:rsid w:val="00236C96"/>
    <w:rsid w:val="00236DCA"/>
    <w:rsid w:val="002374EB"/>
    <w:rsid w:val="00240AF6"/>
    <w:rsid w:val="00240FAB"/>
    <w:rsid w:val="002414FB"/>
    <w:rsid w:val="00241B16"/>
    <w:rsid w:val="00241E5C"/>
    <w:rsid w:val="0024257C"/>
    <w:rsid w:val="00242B4D"/>
    <w:rsid w:val="0024399E"/>
    <w:rsid w:val="002444BA"/>
    <w:rsid w:val="00244887"/>
    <w:rsid w:val="00244AAF"/>
    <w:rsid w:val="00244CB3"/>
    <w:rsid w:val="002450E8"/>
    <w:rsid w:val="002507BA"/>
    <w:rsid w:val="002507F8"/>
    <w:rsid w:val="00250AF1"/>
    <w:rsid w:val="00251530"/>
    <w:rsid w:val="0025218C"/>
    <w:rsid w:val="00253493"/>
    <w:rsid w:val="0025365B"/>
    <w:rsid w:val="00253A54"/>
    <w:rsid w:val="00254795"/>
    <w:rsid w:val="00254E80"/>
    <w:rsid w:val="00256AA4"/>
    <w:rsid w:val="00257351"/>
    <w:rsid w:val="00257391"/>
    <w:rsid w:val="002576EB"/>
    <w:rsid w:val="0026038D"/>
    <w:rsid w:val="00260F55"/>
    <w:rsid w:val="002611F0"/>
    <w:rsid w:val="00261556"/>
    <w:rsid w:val="0026185F"/>
    <w:rsid w:val="00261A9E"/>
    <w:rsid w:val="0026249D"/>
    <w:rsid w:val="0026520F"/>
    <w:rsid w:val="002652AD"/>
    <w:rsid w:val="00265414"/>
    <w:rsid w:val="00265677"/>
    <w:rsid w:val="00265CB4"/>
    <w:rsid w:val="002668AC"/>
    <w:rsid w:val="00267A27"/>
    <w:rsid w:val="00267C6C"/>
    <w:rsid w:val="002714CE"/>
    <w:rsid w:val="0027391C"/>
    <w:rsid w:val="00273D16"/>
    <w:rsid w:val="00273F39"/>
    <w:rsid w:val="00274023"/>
    <w:rsid w:val="002741A6"/>
    <w:rsid w:val="00275594"/>
    <w:rsid w:val="00276521"/>
    <w:rsid w:val="00276BF4"/>
    <w:rsid w:val="00276C30"/>
    <w:rsid w:val="00276CA3"/>
    <w:rsid w:val="00276D38"/>
    <w:rsid w:val="0027780E"/>
    <w:rsid w:val="0028025D"/>
    <w:rsid w:val="0028101B"/>
    <w:rsid w:val="00281F89"/>
    <w:rsid w:val="002827F2"/>
    <w:rsid w:val="0028330F"/>
    <w:rsid w:val="00283865"/>
    <w:rsid w:val="00283B88"/>
    <w:rsid w:val="002841ED"/>
    <w:rsid w:val="002842EC"/>
    <w:rsid w:val="002868F4"/>
    <w:rsid w:val="00287557"/>
    <w:rsid w:val="00290300"/>
    <w:rsid w:val="0029037F"/>
    <w:rsid w:val="00291545"/>
    <w:rsid w:val="00291F1A"/>
    <w:rsid w:val="00292609"/>
    <w:rsid w:val="002927A6"/>
    <w:rsid w:val="002939A2"/>
    <w:rsid w:val="00294210"/>
    <w:rsid w:val="00294A09"/>
    <w:rsid w:val="002958D2"/>
    <w:rsid w:val="00296A8C"/>
    <w:rsid w:val="0029784F"/>
    <w:rsid w:val="00297D9A"/>
    <w:rsid w:val="00297F48"/>
    <w:rsid w:val="002A0120"/>
    <w:rsid w:val="002A17D9"/>
    <w:rsid w:val="002A2493"/>
    <w:rsid w:val="002A2893"/>
    <w:rsid w:val="002A2CF0"/>
    <w:rsid w:val="002A2D0C"/>
    <w:rsid w:val="002A2E29"/>
    <w:rsid w:val="002A323A"/>
    <w:rsid w:val="002A366C"/>
    <w:rsid w:val="002A3DA4"/>
    <w:rsid w:val="002A4614"/>
    <w:rsid w:val="002A5284"/>
    <w:rsid w:val="002A5D5C"/>
    <w:rsid w:val="002A6739"/>
    <w:rsid w:val="002A6C27"/>
    <w:rsid w:val="002A6CF6"/>
    <w:rsid w:val="002B029C"/>
    <w:rsid w:val="002B06C5"/>
    <w:rsid w:val="002B174A"/>
    <w:rsid w:val="002B185D"/>
    <w:rsid w:val="002B1F37"/>
    <w:rsid w:val="002B1FC2"/>
    <w:rsid w:val="002B23F8"/>
    <w:rsid w:val="002B2C3F"/>
    <w:rsid w:val="002B357B"/>
    <w:rsid w:val="002B3999"/>
    <w:rsid w:val="002B39E5"/>
    <w:rsid w:val="002B4BA1"/>
    <w:rsid w:val="002B4D8E"/>
    <w:rsid w:val="002B5364"/>
    <w:rsid w:val="002B550A"/>
    <w:rsid w:val="002B6141"/>
    <w:rsid w:val="002B677B"/>
    <w:rsid w:val="002B7C01"/>
    <w:rsid w:val="002C0C23"/>
    <w:rsid w:val="002C27E3"/>
    <w:rsid w:val="002C3DA9"/>
    <w:rsid w:val="002C4001"/>
    <w:rsid w:val="002C4A31"/>
    <w:rsid w:val="002C5FBA"/>
    <w:rsid w:val="002C6863"/>
    <w:rsid w:val="002C6B4B"/>
    <w:rsid w:val="002C6B6C"/>
    <w:rsid w:val="002C6DCE"/>
    <w:rsid w:val="002C78EC"/>
    <w:rsid w:val="002C7B50"/>
    <w:rsid w:val="002D04C4"/>
    <w:rsid w:val="002D09FA"/>
    <w:rsid w:val="002D1C6E"/>
    <w:rsid w:val="002D3676"/>
    <w:rsid w:val="002D4C20"/>
    <w:rsid w:val="002D4D17"/>
    <w:rsid w:val="002D4F35"/>
    <w:rsid w:val="002D58E2"/>
    <w:rsid w:val="002D595B"/>
    <w:rsid w:val="002D5DA8"/>
    <w:rsid w:val="002D5E9A"/>
    <w:rsid w:val="002D614C"/>
    <w:rsid w:val="002E1BC2"/>
    <w:rsid w:val="002E22CF"/>
    <w:rsid w:val="002E2B76"/>
    <w:rsid w:val="002E3648"/>
    <w:rsid w:val="002E37EB"/>
    <w:rsid w:val="002E3CA4"/>
    <w:rsid w:val="002E5EAC"/>
    <w:rsid w:val="002E6E8A"/>
    <w:rsid w:val="002F2CB1"/>
    <w:rsid w:val="002F3576"/>
    <w:rsid w:val="002F3A2C"/>
    <w:rsid w:val="002F42DC"/>
    <w:rsid w:val="002F46DE"/>
    <w:rsid w:val="002F4EF5"/>
    <w:rsid w:val="002F5AC7"/>
    <w:rsid w:val="002F6EC0"/>
    <w:rsid w:val="002F7043"/>
    <w:rsid w:val="002F7117"/>
    <w:rsid w:val="002F767F"/>
    <w:rsid w:val="002F7954"/>
    <w:rsid w:val="0030004A"/>
    <w:rsid w:val="0030014C"/>
    <w:rsid w:val="00301153"/>
    <w:rsid w:val="00301408"/>
    <w:rsid w:val="003016F7"/>
    <w:rsid w:val="0030205A"/>
    <w:rsid w:val="0030228C"/>
    <w:rsid w:val="00302D22"/>
    <w:rsid w:val="00302D64"/>
    <w:rsid w:val="0030335F"/>
    <w:rsid w:val="0030366E"/>
    <w:rsid w:val="00303B12"/>
    <w:rsid w:val="00304031"/>
    <w:rsid w:val="0030519D"/>
    <w:rsid w:val="003057C3"/>
    <w:rsid w:val="00306082"/>
    <w:rsid w:val="003064B2"/>
    <w:rsid w:val="00306E40"/>
    <w:rsid w:val="00310535"/>
    <w:rsid w:val="00310C4B"/>
    <w:rsid w:val="0031100D"/>
    <w:rsid w:val="00311010"/>
    <w:rsid w:val="00311CFD"/>
    <w:rsid w:val="00311FBB"/>
    <w:rsid w:val="0031306C"/>
    <w:rsid w:val="00313183"/>
    <w:rsid w:val="00314E04"/>
    <w:rsid w:val="00316711"/>
    <w:rsid w:val="00316B60"/>
    <w:rsid w:val="00317875"/>
    <w:rsid w:val="00317E44"/>
    <w:rsid w:val="00321AD8"/>
    <w:rsid w:val="003220F7"/>
    <w:rsid w:val="00322AC4"/>
    <w:rsid w:val="00323297"/>
    <w:rsid w:val="0032342F"/>
    <w:rsid w:val="00324910"/>
    <w:rsid w:val="00324B0D"/>
    <w:rsid w:val="003258DA"/>
    <w:rsid w:val="00326F0E"/>
    <w:rsid w:val="003308B4"/>
    <w:rsid w:val="00330A66"/>
    <w:rsid w:val="00330F4A"/>
    <w:rsid w:val="0033119C"/>
    <w:rsid w:val="003332C5"/>
    <w:rsid w:val="00333FC4"/>
    <w:rsid w:val="00334371"/>
    <w:rsid w:val="00334FD1"/>
    <w:rsid w:val="00336C5D"/>
    <w:rsid w:val="00337189"/>
    <w:rsid w:val="00337927"/>
    <w:rsid w:val="00342209"/>
    <w:rsid w:val="0034411A"/>
    <w:rsid w:val="00344EF9"/>
    <w:rsid w:val="00345001"/>
    <w:rsid w:val="003456B0"/>
    <w:rsid w:val="003469E8"/>
    <w:rsid w:val="00346D88"/>
    <w:rsid w:val="0034752E"/>
    <w:rsid w:val="00347683"/>
    <w:rsid w:val="003478B0"/>
    <w:rsid w:val="00350024"/>
    <w:rsid w:val="003502AF"/>
    <w:rsid w:val="0035077F"/>
    <w:rsid w:val="00350A34"/>
    <w:rsid w:val="00351348"/>
    <w:rsid w:val="00352BFF"/>
    <w:rsid w:val="00352CDA"/>
    <w:rsid w:val="003530CB"/>
    <w:rsid w:val="0035332B"/>
    <w:rsid w:val="00354E3E"/>
    <w:rsid w:val="00354E47"/>
    <w:rsid w:val="003553E5"/>
    <w:rsid w:val="0035541D"/>
    <w:rsid w:val="00355575"/>
    <w:rsid w:val="00355B33"/>
    <w:rsid w:val="00355CDC"/>
    <w:rsid w:val="00356580"/>
    <w:rsid w:val="00356B05"/>
    <w:rsid w:val="0036028F"/>
    <w:rsid w:val="0036054A"/>
    <w:rsid w:val="0036094D"/>
    <w:rsid w:val="003612C4"/>
    <w:rsid w:val="00361AF2"/>
    <w:rsid w:val="0036260C"/>
    <w:rsid w:val="0036294A"/>
    <w:rsid w:val="00362C06"/>
    <w:rsid w:val="00362C8B"/>
    <w:rsid w:val="003631C5"/>
    <w:rsid w:val="003632AA"/>
    <w:rsid w:val="003633AD"/>
    <w:rsid w:val="0036387D"/>
    <w:rsid w:val="00364657"/>
    <w:rsid w:val="00365600"/>
    <w:rsid w:val="0036562E"/>
    <w:rsid w:val="00366DB9"/>
    <w:rsid w:val="0036765E"/>
    <w:rsid w:val="00367E2F"/>
    <w:rsid w:val="00370412"/>
    <w:rsid w:val="003709AA"/>
    <w:rsid w:val="00372977"/>
    <w:rsid w:val="00372A66"/>
    <w:rsid w:val="00373422"/>
    <w:rsid w:val="0037369A"/>
    <w:rsid w:val="00373AC0"/>
    <w:rsid w:val="00373B33"/>
    <w:rsid w:val="00375453"/>
    <w:rsid w:val="00375A03"/>
    <w:rsid w:val="00375A52"/>
    <w:rsid w:val="00377D83"/>
    <w:rsid w:val="00377DAA"/>
    <w:rsid w:val="00381C2B"/>
    <w:rsid w:val="003820EF"/>
    <w:rsid w:val="0038232E"/>
    <w:rsid w:val="0038250A"/>
    <w:rsid w:val="00383379"/>
    <w:rsid w:val="00384D9B"/>
    <w:rsid w:val="003850C9"/>
    <w:rsid w:val="0038562A"/>
    <w:rsid w:val="00386AC7"/>
    <w:rsid w:val="00386B4E"/>
    <w:rsid w:val="00387070"/>
    <w:rsid w:val="00387917"/>
    <w:rsid w:val="003905E8"/>
    <w:rsid w:val="003918C4"/>
    <w:rsid w:val="00391DF9"/>
    <w:rsid w:val="00392224"/>
    <w:rsid w:val="00392780"/>
    <w:rsid w:val="00393B5D"/>
    <w:rsid w:val="00395FC8"/>
    <w:rsid w:val="0039738F"/>
    <w:rsid w:val="00397830"/>
    <w:rsid w:val="003A05B7"/>
    <w:rsid w:val="003A0793"/>
    <w:rsid w:val="003A1C5B"/>
    <w:rsid w:val="003A26D2"/>
    <w:rsid w:val="003A3997"/>
    <w:rsid w:val="003A409A"/>
    <w:rsid w:val="003A5075"/>
    <w:rsid w:val="003A6776"/>
    <w:rsid w:val="003A6CB9"/>
    <w:rsid w:val="003B030C"/>
    <w:rsid w:val="003B10FB"/>
    <w:rsid w:val="003B11FE"/>
    <w:rsid w:val="003B1FD6"/>
    <w:rsid w:val="003B23EC"/>
    <w:rsid w:val="003B38F1"/>
    <w:rsid w:val="003B4ADF"/>
    <w:rsid w:val="003B4E70"/>
    <w:rsid w:val="003B5ABA"/>
    <w:rsid w:val="003B5D93"/>
    <w:rsid w:val="003B63AA"/>
    <w:rsid w:val="003B6D30"/>
    <w:rsid w:val="003B7548"/>
    <w:rsid w:val="003B7A2F"/>
    <w:rsid w:val="003B7ED7"/>
    <w:rsid w:val="003C02E4"/>
    <w:rsid w:val="003C0F33"/>
    <w:rsid w:val="003C169D"/>
    <w:rsid w:val="003C1960"/>
    <w:rsid w:val="003C1B46"/>
    <w:rsid w:val="003C1F97"/>
    <w:rsid w:val="003C2043"/>
    <w:rsid w:val="003C2258"/>
    <w:rsid w:val="003C2A69"/>
    <w:rsid w:val="003C2EE1"/>
    <w:rsid w:val="003C3433"/>
    <w:rsid w:val="003C4FD9"/>
    <w:rsid w:val="003C5AAD"/>
    <w:rsid w:val="003C63A1"/>
    <w:rsid w:val="003D0B1A"/>
    <w:rsid w:val="003D0CCE"/>
    <w:rsid w:val="003D1101"/>
    <w:rsid w:val="003D1152"/>
    <w:rsid w:val="003D2896"/>
    <w:rsid w:val="003D3734"/>
    <w:rsid w:val="003D38CD"/>
    <w:rsid w:val="003D3BB6"/>
    <w:rsid w:val="003D4583"/>
    <w:rsid w:val="003D4620"/>
    <w:rsid w:val="003D4744"/>
    <w:rsid w:val="003D52E9"/>
    <w:rsid w:val="003D7F3C"/>
    <w:rsid w:val="003E04AE"/>
    <w:rsid w:val="003E04FB"/>
    <w:rsid w:val="003E10B6"/>
    <w:rsid w:val="003E1D27"/>
    <w:rsid w:val="003E3F2A"/>
    <w:rsid w:val="003E43C5"/>
    <w:rsid w:val="003E4675"/>
    <w:rsid w:val="003E48D4"/>
    <w:rsid w:val="003E612A"/>
    <w:rsid w:val="003F0911"/>
    <w:rsid w:val="003F0F78"/>
    <w:rsid w:val="003F10C0"/>
    <w:rsid w:val="003F2D3B"/>
    <w:rsid w:val="003F2E7E"/>
    <w:rsid w:val="003F30AB"/>
    <w:rsid w:val="003F3482"/>
    <w:rsid w:val="003F4A76"/>
    <w:rsid w:val="003F4E21"/>
    <w:rsid w:val="003F6167"/>
    <w:rsid w:val="003F6314"/>
    <w:rsid w:val="003F6699"/>
    <w:rsid w:val="003F7583"/>
    <w:rsid w:val="003F7585"/>
    <w:rsid w:val="004000F7"/>
    <w:rsid w:val="004001F3"/>
    <w:rsid w:val="00401012"/>
    <w:rsid w:val="00401C77"/>
    <w:rsid w:val="00401E1E"/>
    <w:rsid w:val="0040224C"/>
    <w:rsid w:val="00403A8F"/>
    <w:rsid w:val="00404518"/>
    <w:rsid w:val="00404848"/>
    <w:rsid w:val="00404FAF"/>
    <w:rsid w:val="00406D23"/>
    <w:rsid w:val="00407ABB"/>
    <w:rsid w:val="00410A3E"/>
    <w:rsid w:val="0041246A"/>
    <w:rsid w:val="0041249F"/>
    <w:rsid w:val="00412B06"/>
    <w:rsid w:val="00413EC7"/>
    <w:rsid w:val="00415C8E"/>
    <w:rsid w:val="004177F5"/>
    <w:rsid w:val="004201D1"/>
    <w:rsid w:val="00420E69"/>
    <w:rsid w:val="00421426"/>
    <w:rsid w:val="00423910"/>
    <w:rsid w:val="004241D4"/>
    <w:rsid w:val="004248AE"/>
    <w:rsid w:val="00424928"/>
    <w:rsid w:val="00424C30"/>
    <w:rsid w:val="00424E9E"/>
    <w:rsid w:val="00425817"/>
    <w:rsid w:val="0042760F"/>
    <w:rsid w:val="00427C4E"/>
    <w:rsid w:val="0043091A"/>
    <w:rsid w:val="00430D9D"/>
    <w:rsid w:val="0043122A"/>
    <w:rsid w:val="00432462"/>
    <w:rsid w:val="0043348C"/>
    <w:rsid w:val="0043406E"/>
    <w:rsid w:val="0043491E"/>
    <w:rsid w:val="004351BF"/>
    <w:rsid w:val="00435E6C"/>
    <w:rsid w:val="004362C3"/>
    <w:rsid w:val="004372E2"/>
    <w:rsid w:val="004405E8"/>
    <w:rsid w:val="00440F68"/>
    <w:rsid w:val="0044139C"/>
    <w:rsid w:val="00441AD4"/>
    <w:rsid w:val="00441B8E"/>
    <w:rsid w:val="00441C3A"/>
    <w:rsid w:val="00441D16"/>
    <w:rsid w:val="004421B8"/>
    <w:rsid w:val="0044280D"/>
    <w:rsid w:val="00443B8F"/>
    <w:rsid w:val="004444B9"/>
    <w:rsid w:val="00444949"/>
    <w:rsid w:val="004449C1"/>
    <w:rsid w:val="00444F75"/>
    <w:rsid w:val="00445236"/>
    <w:rsid w:val="00445935"/>
    <w:rsid w:val="00445BBA"/>
    <w:rsid w:val="004464A8"/>
    <w:rsid w:val="004467D0"/>
    <w:rsid w:val="0044753B"/>
    <w:rsid w:val="00450FDA"/>
    <w:rsid w:val="004513B4"/>
    <w:rsid w:val="0045367A"/>
    <w:rsid w:val="0045394A"/>
    <w:rsid w:val="00454BCF"/>
    <w:rsid w:val="0045531C"/>
    <w:rsid w:val="004559DE"/>
    <w:rsid w:val="00455B07"/>
    <w:rsid w:val="00455C08"/>
    <w:rsid w:val="00455D83"/>
    <w:rsid w:val="00455E12"/>
    <w:rsid w:val="00456937"/>
    <w:rsid w:val="00456F9E"/>
    <w:rsid w:val="00457D70"/>
    <w:rsid w:val="00460249"/>
    <w:rsid w:val="00460FB7"/>
    <w:rsid w:val="004610E8"/>
    <w:rsid w:val="00461566"/>
    <w:rsid w:val="0046180C"/>
    <w:rsid w:val="00461BFE"/>
    <w:rsid w:val="00462B70"/>
    <w:rsid w:val="004636AA"/>
    <w:rsid w:val="00463DBA"/>
    <w:rsid w:val="0046437C"/>
    <w:rsid w:val="004646F3"/>
    <w:rsid w:val="00464A58"/>
    <w:rsid w:val="00464BEA"/>
    <w:rsid w:val="00465574"/>
    <w:rsid w:val="00466D43"/>
    <w:rsid w:val="004675A4"/>
    <w:rsid w:val="004679C3"/>
    <w:rsid w:val="00467C9F"/>
    <w:rsid w:val="0047187D"/>
    <w:rsid w:val="00471A96"/>
    <w:rsid w:val="00472821"/>
    <w:rsid w:val="00472FB5"/>
    <w:rsid w:val="004734F1"/>
    <w:rsid w:val="00473649"/>
    <w:rsid w:val="00473FE7"/>
    <w:rsid w:val="0047449F"/>
    <w:rsid w:val="0047457F"/>
    <w:rsid w:val="004747E2"/>
    <w:rsid w:val="00474A49"/>
    <w:rsid w:val="004760AB"/>
    <w:rsid w:val="00476D4C"/>
    <w:rsid w:val="0047743A"/>
    <w:rsid w:val="004777B7"/>
    <w:rsid w:val="004800AB"/>
    <w:rsid w:val="0048150C"/>
    <w:rsid w:val="00481817"/>
    <w:rsid w:val="00482633"/>
    <w:rsid w:val="00483967"/>
    <w:rsid w:val="00484151"/>
    <w:rsid w:val="00484995"/>
    <w:rsid w:val="00484BC7"/>
    <w:rsid w:val="00484E0F"/>
    <w:rsid w:val="0048525B"/>
    <w:rsid w:val="0048649A"/>
    <w:rsid w:val="004872F9"/>
    <w:rsid w:val="004879E1"/>
    <w:rsid w:val="00493675"/>
    <w:rsid w:val="00493A94"/>
    <w:rsid w:val="00493BEB"/>
    <w:rsid w:val="00494D8D"/>
    <w:rsid w:val="00495BF5"/>
    <w:rsid w:val="00497A05"/>
    <w:rsid w:val="00497BA9"/>
    <w:rsid w:val="004A0672"/>
    <w:rsid w:val="004A18C4"/>
    <w:rsid w:val="004A1F8A"/>
    <w:rsid w:val="004A2BE7"/>
    <w:rsid w:val="004A2E17"/>
    <w:rsid w:val="004A2E35"/>
    <w:rsid w:val="004A2EB5"/>
    <w:rsid w:val="004A429A"/>
    <w:rsid w:val="004A4438"/>
    <w:rsid w:val="004A47AD"/>
    <w:rsid w:val="004A4ADB"/>
    <w:rsid w:val="004A5F03"/>
    <w:rsid w:val="004A72DE"/>
    <w:rsid w:val="004A752B"/>
    <w:rsid w:val="004B0794"/>
    <w:rsid w:val="004B095E"/>
    <w:rsid w:val="004B09A4"/>
    <w:rsid w:val="004B0BB8"/>
    <w:rsid w:val="004B234F"/>
    <w:rsid w:val="004B2DB5"/>
    <w:rsid w:val="004B3059"/>
    <w:rsid w:val="004B3060"/>
    <w:rsid w:val="004B4037"/>
    <w:rsid w:val="004B4641"/>
    <w:rsid w:val="004B4845"/>
    <w:rsid w:val="004B5404"/>
    <w:rsid w:val="004B562B"/>
    <w:rsid w:val="004B5B48"/>
    <w:rsid w:val="004B7FBE"/>
    <w:rsid w:val="004C010F"/>
    <w:rsid w:val="004C017A"/>
    <w:rsid w:val="004C0791"/>
    <w:rsid w:val="004C125B"/>
    <w:rsid w:val="004C2CE4"/>
    <w:rsid w:val="004C42DD"/>
    <w:rsid w:val="004C4715"/>
    <w:rsid w:val="004C48B3"/>
    <w:rsid w:val="004C55E5"/>
    <w:rsid w:val="004C5732"/>
    <w:rsid w:val="004C5F14"/>
    <w:rsid w:val="004C67EE"/>
    <w:rsid w:val="004C7E37"/>
    <w:rsid w:val="004D0034"/>
    <w:rsid w:val="004D2255"/>
    <w:rsid w:val="004D2DCC"/>
    <w:rsid w:val="004D410F"/>
    <w:rsid w:val="004D5731"/>
    <w:rsid w:val="004D59AD"/>
    <w:rsid w:val="004D5D96"/>
    <w:rsid w:val="004D5E13"/>
    <w:rsid w:val="004D68ED"/>
    <w:rsid w:val="004D762B"/>
    <w:rsid w:val="004D787B"/>
    <w:rsid w:val="004D7C37"/>
    <w:rsid w:val="004D7D7B"/>
    <w:rsid w:val="004E0343"/>
    <w:rsid w:val="004E06C9"/>
    <w:rsid w:val="004E0787"/>
    <w:rsid w:val="004E0EC0"/>
    <w:rsid w:val="004E1278"/>
    <w:rsid w:val="004E1813"/>
    <w:rsid w:val="004E26EF"/>
    <w:rsid w:val="004E33A7"/>
    <w:rsid w:val="004E3B3C"/>
    <w:rsid w:val="004E3B7D"/>
    <w:rsid w:val="004E43C7"/>
    <w:rsid w:val="004E4514"/>
    <w:rsid w:val="004E6A1D"/>
    <w:rsid w:val="004F0B2A"/>
    <w:rsid w:val="004F1626"/>
    <w:rsid w:val="004F1834"/>
    <w:rsid w:val="004F2673"/>
    <w:rsid w:val="004F2F6D"/>
    <w:rsid w:val="004F327E"/>
    <w:rsid w:val="004F352F"/>
    <w:rsid w:val="004F3D82"/>
    <w:rsid w:val="004F3DB1"/>
    <w:rsid w:val="004F423B"/>
    <w:rsid w:val="004F56D8"/>
    <w:rsid w:val="004F601C"/>
    <w:rsid w:val="004F6A33"/>
    <w:rsid w:val="004F76F4"/>
    <w:rsid w:val="00501639"/>
    <w:rsid w:val="00501EE5"/>
    <w:rsid w:val="00502886"/>
    <w:rsid w:val="0050297B"/>
    <w:rsid w:val="005034FB"/>
    <w:rsid w:val="00504874"/>
    <w:rsid w:val="00504889"/>
    <w:rsid w:val="00505118"/>
    <w:rsid w:val="00505D25"/>
    <w:rsid w:val="00506F3A"/>
    <w:rsid w:val="005113A4"/>
    <w:rsid w:val="005122A8"/>
    <w:rsid w:val="005123CB"/>
    <w:rsid w:val="00513AFB"/>
    <w:rsid w:val="00514804"/>
    <w:rsid w:val="005154B8"/>
    <w:rsid w:val="00517266"/>
    <w:rsid w:val="0051739C"/>
    <w:rsid w:val="00517EF6"/>
    <w:rsid w:val="005208C6"/>
    <w:rsid w:val="00521311"/>
    <w:rsid w:val="00521916"/>
    <w:rsid w:val="00522B28"/>
    <w:rsid w:val="005241D0"/>
    <w:rsid w:val="0052432A"/>
    <w:rsid w:val="005247BD"/>
    <w:rsid w:val="00524ADA"/>
    <w:rsid w:val="00524CBA"/>
    <w:rsid w:val="00525C25"/>
    <w:rsid w:val="00526371"/>
    <w:rsid w:val="00526EE5"/>
    <w:rsid w:val="00527215"/>
    <w:rsid w:val="00527987"/>
    <w:rsid w:val="00527D18"/>
    <w:rsid w:val="005300AB"/>
    <w:rsid w:val="00530851"/>
    <w:rsid w:val="00531DA2"/>
    <w:rsid w:val="0053279D"/>
    <w:rsid w:val="00532A6B"/>
    <w:rsid w:val="00532D96"/>
    <w:rsid w:val="00533039"/>
    <w:rsid w:val="00534A90"/>
    <w:rsid w:val="00535F5C"/>
    <w:rsid w:val="005363D6"/>
    <w:rsid w:val="005401D1"/>
    <w:rsid w:val="00540239"/>
    <w:rsid w:val="00541195"/>
    <w:rsid w:val="0054142D"/>
    <w:rsid w:val="00543F74"/>
    <w:rsid w:val="0054408B"/>
    <w:rsid w:val="005447BF"/>
    <w:rsid w:val="0054791F"/>
    <w:rsid w:val="00550FD0"/>
    <w:rsid w:val="005517FE"/>
    <w:rsid w:val="00551CFD"/>
    <w:rsid w:val="00551DD8"/>
    <w:rsid w:val="00552110"/>
    <w:rsid w:val="00553180"/>
    <w:rsid w:val="00553B79"/>
    <w:rsid w:val="005543A5"/>
    <w:rsid w:val="00554599"/>
    <w:rsid w:val="00556160"/>
    <w:rsid w:val="0055630E"/>
    <w:rsid w:val="0055732E"/>
    <w:rsid w:val="00560362"/>
    <w:rsid w:val="005614A8"/>
    <w:rsid w:val="00561C6D"/>
    <w:rsid w:val="005621DC"/>
    <w:rsid w:val="005628A3"/>
    <w:rsid w:val="00562D64"/>
    <w:rsid w:val="00562D7C"/>
    <w:rsid w:val="00562EB4"/>
    <w:rsid w:val="005639EF"/>
    <w:rsid w:val="0056466A"/>
    <w:rsid w:val="00564862"/>
    <w:rsid w:val="00564E68"/>
    <w:rsid w:val="005655D0"/>
    <w:rsid w:val="00565643"/>
    <w:rsid w:val="00565D59"/>
    <w:rsid w:val="0056618D"/>
    <w:rsid w:val="0056622F"/>
    <w:rsid w:val="005665EA"/>
    <w:rsid w:val="005679E4"/>
    <w:rsid w:val="00571488"/>
    <w:rsid w:val="0057212B"/>
    <w:rsid w:val="0057245F"/>
    <w:rsid w:val="00572B4A"/>
    <w:rsid w:val="0057387B"/>
    <w:rsid w:val="005752E0"/>
    <w:rsid w:val="005754E3"/>
    <w:rsid w:val="00575F78"/>
    <w:rsid w:val="0057632B"/>
    <w:rsid w:val="00577933"/>
    <w:rsid w:val="00577F04"/>
    <w:rsid w:val="00580771"/>
    <w:rsid w:val="00581693"/>
    <w:rsid w:val="005816E4"/>
    <w:rsid w:val="005819B3"/>
    <w:rsid w:val="005837C8"/>
    <w:rsid w:val="00583B2D"/>
    <w:rsid w:val="00584353"/>
    <w:rsid w:val="00586254"/>
    <w:rsid w:val="00590921"/>
    <w:rsid w:val="00590AD5"/>
    <w:rsid w:val="00590B24"/>
    <w:rsid w:val="00592305"/>
    <w:rsid w:val="00594112"/>
    <w:rsid w:val="0059439D"/>
    <w:rsid w:val="0059513D"/>
    <w:rsid w:val="00595291"/>
    <w:rsid w:val="00595BBB"/>
    <w:rsid w:val="00595E1C"/>
    <w:rsid w:val="00597423"/>
    <w:rsid w:val="00597F3C"/>
    <w:rsid w:val="00597F6F"/>
    <w:rsid w:val="005A0D4C"/>
    <w:rsid w:val="005A138A"/>
    <w:rsid w:val="005A2806"/>
    <w:rsid w:val="005A3E98"/>
    <w:rsid w:val="005A43A5"/>
    <w:rsid w:val="005A5555"/>
    <w:rsid w:val="005A6077"/>
    <w:rsid w:val="005A6F94"/>
    <w:rsid w:val="005A7E76"/>
    <w:rsid w:val="005A7FFC"/>
    <w:rsid w:val="005B0AB4"/>
    <w:rsid w:val="005B0B06"/>
    <w:rsid w:val="005B155C"/>
    <w:rsid w:val="005B1ABF"/>
    <w:rsid w:val="005B221F"/>
    <w:rsid w:val="005B2575"/>
    <w:rsid w:val="005B25AF"/>
    <w:rsid w:val="005B2BFD"/>
    <w:rsid w:val="005B37D6"/>
    <w:rsid w:val="005B4109"/>
    <w:rsid w:val="005B4B14"/>
    <w:rsid w:val="005B4F6E"/>
    <w:rsid w:val="005B506F"/>
    <w:rsid w:val="005B700D"/>
    <w:rsid w:val="005B7A96"/>
    <w:rsid w:val="005B7FA6"/>
    <w:rsid w:val="005C04CB"/>
    <w:rsid w:val="005C0F9C"/>
    <w:rsid w:val="005C1097"/>
    <w:rsid w:val="005C1DC7"/>
    <w:rsid w:val="005C2577"/>
    <w:rsid w:val="005C276A"/>
    <w:rsid w:val="005C278B"/>
    <w:rsid w:val="005C28AB"/>
    <w:rsid w:val="005C3623"/>
    <w:rsid w:val="005C38C3"/>
    <w:rsid w:val="005C6961"/>
    <w:rsid w:val="005C6E36"/>
    <w:rsid w:val="005C7077"/>
    <w:rsid w:val="005C7B80"/>
    <w:rsid w:val="005D031B"/>
    <w:rsid w:val="005D11FB"/>
    <w:rsid w:val="005D1307"/>
    <w:rsid w:val="005D19C9"/>
    <w:rsid w:val="005D1A4A"/>
    <w:rsid w:val="005D3F93"/>
    <w:rsid w:val="005D3FFE"/>
    <w:rsid w:val="005D48B5"/>
    <w:rsid w:val="005D4E1B"/>
    <w:rsid w:val="005D6477"/>
    <w:rsid w:val="005D7133"/>
    <w:rsid w:val="005D755F"/>
    <w:rsid w:val="005E036A"/>
    <w:rsid w:val="005E0C75"/>
    <w:rsid w:val="005E1148"/>
    <w:rsid w:val="005E1460"/>
    <w:rsid w:val="005E2F86"/>
    <w:rsid w:val="005E3DCB"/>
    <w:rsid w:val="005E5022"/>
    <w:rsid w:val="005E53A4"/>
    <w:rsid w:val="005E5BC2"/>
    <w:rsid w:val="005E70FE"/>
    <w:rsid w:val="005E7664"/>
    <w:rsid w:val="005E7A44"/>
    <w:rsid w:val="005F06BD"/>
    <w:rsid w:val="005F0D20"/>
    <w:rsid w:val="005F14E9"/>
    <w:rsid w:val="005F27C7"/>
    <w:rsid w:val="005F3000"/>
    <w:rsid w:val="005F3BFB"/>
    <w:rsid w:val="005F3C11"/>
    <w:rsid w:val="005F405C"/>
    <w:rsid w:val="005F43E9"/>
    <w:rsid w:val="005F46B2"/>
    <w:rsid w:val="005F4711"/>
    <w:rsid w:val="005F4CB1"/>
    <w:rsid w:val="005F56AB"/>
    <w:rsid w:val="005F5B84"/>
    <w:rsid w:val="005F64B5"/>
    <w:rsid w:val="005F68EA"/>
    <w:rsid w:val="0060287F"/>
    <w:rsid w:val="006028A8"/>
    <w:rsid w:val="00603ECD"/>
    <w:rsid w:val="00607D79"/>
    <w:rsid w:val="00607F30"/>
    <w:rsid w:val="00610289"/>
    <w:rsid w:val="00610666"/>
    <w:rsid w:val="00611386"/>
    <w:rsid w:val="00611BF9"/>
    <w:rsid w:val="00612288"/>
    <w:rsid w:val="00612730"/>
    <w:rsid w:val="006139CC"/>
    <w:rsid w:val="00613DBE"/>
    <w:rsid w:val="00613FD1"/>
    <w:rsid w:val="0061401C"/>
    <w:rsid w:val="00614C1B"/>
    <w:rsid w:val="00614FC9"/>
    <w:rsid w:val="00616B9B"/>
    <w:rsid w:val="006173B0"/>
    <w:rsid w:val="006201F4"/>
    <w:rsid w:val="0062020B"/>
    <w:rsid w:val="00621067"/>
    <w:rsid w:val="006225E4"/>
    <w:rsid w:val="00622655"/>
    <w:rsid w:val="00623F20"/>
    <w:rsid w:val="00624321"/>
    <w:rsid w:val="0062620F"/>
    <w:rsid w:val="0062650F"/>
    <w:rsid w:val="00626522"/>
    <w:rsid w:val="006265E9"/>
    <w:rsid w:val="00627F14"/>
    <w:rsid w:val="006323CE"/>
    <w:rsid w:val="00632B74"/>
    <w:rsid w:val="0063417C"/>
    <w:rsid w:val="00634707"/>
    <w:rsid w:val="006348C9"/>
    <w:rsid w:val="00634AD9"/>
    <w:rsid w:val="00634C59"/>
    <w:rsid w:val="006358D6"/>
    <w:rsid w:val="0063615F"/>
    <w:rsid w:val="00636615"/>
    <w:rsid w:val="006369AD"/>
    <w:rsid w:val="00637A1D"/>
    <w:rsid w:val="00637A84"/>
    <w:rsid w:val="00637E7C"/>
    <w:rsid w:val="006400BF"/>
    <w:rsid w:val="00640E40"/>
    <w:rsid w:val="00640F9A"/>
    <w:rsid w:val="00641398"/>
    <w:rsid w:val="00641C5A"/>
    <w:rsid w:val="0064356E"/>
    <w:rsid w:val="006438DD"/>
    <w:rsid w:val="006441BD"/>
    <w:rsid w:val="00645005"/>
    <w:rsid w:val="006458C7"/>
    <w:rsid w:val="00646753"/>
    <w:rsid w:val="00646B84"/>
    <w:rsid w:val="00646BBF"/>
    <w:rsid w:val="006471B0"/>
    <w:rsid w:val="00647DF4"/>
    <w:rsid w:val="00647EED"/>
    <w:rsid w:val="00650027"/>
    <w:rsid w:val="0065059B"/>
    <w:rsid w:val="00651B40"/>
    <w:rsid w:val="00653F91"/>
    <w:rsid w:val="00654EF1"/>
    <w:rsid w:val="00654EF8"/>
    <w:rsid w:val="006558B4"/>
    <w:rsid w:val="00656210"/>
    <w:rsid w:val="00656D0E"/>
    <w:rsid w:val="00657911"/>
    <w:rsid w:val="00657BA3"/>
    <w:rsid w:val="006622B7"/>
    <w:rsid w:val="006648AC"/>
    <w:rsid w:val="006654EE"/>
    <w:rsid w:val="00666336"/>
    <w:rsid w:val="006669EE"/>
    <w:rsid w:val="00666C0A"/>
    <w:rsid w:val="00667589"/>
    <w:rsid w:val="0067035D"/>
    <w:rsid w:val="00670613"/>
    <w:rsid w:val="00671980"/>
    <w:rsid w:val="006720FF"/>
    <w:rsid w:val="006722E7"/>
    <w:rsid w:val="00672CA4"/>
    <w:rsid w:val="0067351C"/>
    <w:rsid w:val="00673A71"/>
    <w:rsid w:val="0067406E"/>
    <w:rsid w:val="00674F52"/>
    <w:rsid w:val="0067511E"/>
    <w:rsid w:val="006753FC"/>
    <w:rsid w:val="006756EE"/>
    <w:rsid w:val="00676081"/>
    <w:rsid w:val="006778AB"/>
    <w:rsid w:val="00677C26"/>
    <w:rsid w:val="00677E2F"/>
    <w:rsid w:val="00680B04"/>
    <w:rsid w:val="00681531"/>
    <w:rsid w:val="00681EEB"/>
    <w:rsid w:val="006824BD"/>
    <w:rsid w:val="0068371F"/>
    <w:rsid w:val="006841CD"/>
    <w:rsid w:val="00685510"/>
    <w:rsid w:val="006855FF"/>
    <w:rsid w:val="0068576F"/>
    <w:rsid w:val="00685D04"/>
    <w:rsid w:val="00686A0F"/>
    <w:rsid w:val="0068714D"/>
    <w:rsid w:val="006871AD"/>
    <w:rsid w:val="00687D61"/>
    <w:rsid w:val="00690FC3"/>
    <w:rsid w:val="00691BA4"/>
    <w:rsid w:val="00694C6C"/>
    <w:rsid w:val="00695200"/>
    <w:rsid w:val="00695B57"/>
    <w:rsid w:val="006A0E57"/>
    <w:rsid w:val="006A146B"/>
    <w:rsid w:val="006A1B2D"/>
    <w:rsid w:val="006A1CA7"/>
    <w:rsid w:val="006A294D"/>
    <w:rsid w:val="006A2B06"/>
    <w:rsid w:val="006A2BFE"/>
    <w:rsid w:val="006A2D47"/>
    <w:rsid w:val="006A3032"/>
    <w:rsid w:val="006A3E82"/>
    <w:rsid w:val="006A3F96"/>
    <w:rsid w:val="006A4235"/>
    <w:rsid w:val="006A44C6"/>
    <w:rsid w:val="006A4DD5"/>
    <w:rsid w:val="006A4F5A"/>
    <w:rsid w:val="006A6120"/>
    <w:rsid w:val="006A6761"/>
    <w:rsid w:val="006A6DE0"/>
    <w:rsid w:val="006B002D"/>
    <w:rsid w:val="006B02C1"/>
    <w:rsid w:val="006B1398"/>
    <w:rsid w:val="006B29E8"/>
    <w:rsid w:val="006B3664"/>
    <w:rsid w:val="006B3D11"/>
    <w:rsid w:val="006B403C"/>
    <w:rsid w:val="006B439C"/>
    <w:rsid w:val="006B58B3"/>
    <w:rsid w:val="006B5A69"/>
    <w:rsid w:val="006B60E4"/>
    <w:rsid w:val="006B711C"/>
    <w:rsid w:val="006B736D"/>
    <w:rsid w:val="006B7AEC"/>
    <w:rsid w:val="006C038E"/>
    <w:rsid w:val="006C1EAD"/>
    <w:rsid w:val="006C1F3E"/>
    <w:rsid w:val="006C4E43"/>
    <w:rsid w:val="006C5423"/>
    <w:rsid w:val="006C56DA"/>
    <w:rsid w:val="006C5E68"/>
    <w:rsid w:val="006C6F3C"/>
    <w:rsid w:val="006C7F70"/>
    <w:rsid w:val="006D034E"/>
    <w:rsid w:val="006D1461"/>
    <w:rsid w:val="006D3061"/>
    <w:rsid w:val="006D4EAC"/>
    <w:rsid w:val="006D58F3"/>
    <w:rsid w:val="006D6D2B"/>
    <w:rsid w:val="006D7481"/>
    <w:rsid w:val="006D7BBE"/>
    <w:rsid w:val="006E0353"/>
    <w:rsid w:val="006E16CE"/>
    <w:rsid w:val="006E1D1E"/>
    <w:rsid w:val="006E1DEE"/>
    <w:rsid w:val="006E1FBD"/>
    <w:rsid w:val="006E2B4E"/>
    <w:rsid w:val="006E3299"/>
    <w:rsid w:val="006E4200"/>
    <w:rsid w:val="006E4289"/>
    <w:rsid w:val="006E4DCD"/>
    <w:rsid w:val="006E58E5"/>
    <w:rsid w:val="006E5A08"/>
    <w:rsid w:val="006E6384"/>
    <w:rsid w:val="006E6AB8"/>
    <w:rsid w:val="006E7448"/>
    <w:rsid w:val="006E7677"/>
    <w:rsid w:val="006E7EDC"/>
    <w:rsid w:val="006F09FD"/>
    <w:rsid w:val="006F0C02"/>
    <w:rsid w:val="006F175A"/>
    <w:rsid w:val="006F1B7C"/>
    <w:rsid w:val="006F26DD"/>
    <w:rsid w:val="006F3551"/>
    <w:rsid w:val="006F3B8C"/>
    <w:rsid w:val="006F3D83"/>
    <w:rsid w:val="006F535C"/>
    <w:rsid w:val="006F647F"/>
    <w:rsid w:val="006F7003"/>
    <w:rsid w:val="006F7328"/>
    <w:rsid w:val="006F7A21"/>
    <w:rsid w:val="006F7D16"/>
    <w:rsid w:val="007000C5"/>
    <w:rsid w:val="007012AD"/>
    <w:rsid w:val="0070146A"/>
    <w:rsid w:val="00703CA0"/>
    <w:rsid w:val="0070406C"/>
    <w:rsid w:val="007056F7"/>
    <w:rsid w:val="00710282"/>
    <w:rsid w:val="00710BB3"/>
    <w:rsid w:val="00710BFE"/>
    <w:rsid w:val="00710E5D"/>
    <w:rsid w:val="007114D9"/>
    <w:rsid w:val="00711622"/>
    <w:rsid w:val="00711A9E"/>
    <w:rsid w:val="00711EE9"/>
    <w:rsid w:val="00713F79"/>
    <w:rsid w:val="00714B0C"/>
    <w:rsid w:val="00714D35"/>
    <w:rsid w:val="0071521A"/>
    <w:rsid w:val="00715314"/>
    <w:rsid w:val="00715E7B"/>
    <w:rsid w:val="00716654"/>
    <w:rsid w:val="0071680D"/>
    <w:rsid w:val="00717158"/>
    <w:rsid w:val="00717F2B"/>
    <w:rsid w:val="00720512"/>
    <w:rsid w:val="00720B5B"/>
    <w:rsid w:val="007210E3"/>
    <w:rsid w:val="007219D1"/>
    <w:rsid w:val="00721E60"/>
    <w:rsid w:val="007225C9"/>
    <w:rsid w:val="00722E90"/>
    <w:rsid w:val="00722F4B"/>
    <w:rsid w:val="007230D4"/>
    <w:rsid w:val="007236DC"/>
    <w:rsid w:val="0072397A"/>
    <w:rsid w:val="00723B4D"/>
    <w:rsid w:val="00724AC2"/>
    <w:rsid w:val="00731D3D"/>
    <w:rsid w:val="00732F18"/>
    <w:rsid w:val="007330B6"/>
    <w:rsid w:val="007345C0"/>
    <w:rsid w:val="00734F21"/>
    <w:rsid w:val="007358ED"/>
    <w:rsid w:val="0073765F"/>
    <w:rsid w:val="00737DC4"/>
    <w:rsid w:val="00740627"/>
    <w:rsid w:val="00740B50"/>
    <w:rsid w:val="00740BF8"/>
    <w:rsid w:val="00740FD2"/>
    <w:rsid w:val="00741568"/>
    <w:rsid w:val="007417BA"/>
    <w:rsid w:val="00743802"/>
    <w:rsid w:val="00745774"/>
    <w:rsid w:val="00745A5E"/>
    <w:rsid w:val="00745D37"/>
    <w:rsid w:val="00746072"/>
    <w:rsid w:val="007463FC"/>
    <w:rsid w:val="00746EE7"/>
    <w:rsid w:val="007470A4"/>
    <w:rsid w:val="007471C7"/>
    <w:rsid w:val="0074760B"/>
    <w:rsid w:val="007478F9"/>
    <w:rsid w:val="00747E41"/>
    <w:rsid w:val="0075014D"/>
    <w:rsid w:val="007501AC"/>
    <w:rsid w:val="00750F51"/>
    <w:rsid w:val="0075122A"/>
    <w:rsid w:val="00751E12"/>
    <w:rsid w:val="00752977"/>
    <w:rsid w:val="00752F39"/>
    <w:rsid w:val="007532A4"/>
    <w:rsid w:val="0075371F"/>
    <w:rsid w:val="00755250"/>
    <w:rsid w:val="0075542C"/>
    <w:rsid w:val="00755534"/>
    <w:rsid w:val="007555C2"/>
    <w:rsid w:val="00757595"/>
    <w:rsid w:val="007601D0"/>
    <w:rsid w:val="00760666"/>
    <w:rsid w:val="00760B2E"/>
    <w:rsid w:val="00760F2C"/>
    <w:rsid w:val="00761B00"/>
    <w:rsid w:val="007626F3"/>
    <w:rsid w:val="00763727"/>
    <w:rsid w:val="00763980"/>
    <w:rsid w:val="00763A76"/>
    <w:rsid w:val="00763CC9"/>
    <w:rsid w:val="00764FB6"/>
    <w:rsid w:val="00764FE0"/>
    <w:rsid w:val="007654CB"/>
    <w:rsid w:val="00765B26"/>
    <w:rsid w:val="00766A21"/>
    <w:rsid w:val="00767549"/>
    <w:rsid w:val="00767988"/>
    <w:rsid w:val="007714D8"/>
    <w:rsid w:val="00771811"/>
    <w:rsid w:val="00771B09"/>
    <w:rsid w:val="0077294A"/>
    <w:rsid w:val="00772D10"/>
    <w:rsid w:val="0077378D"/>
    <w:rsid w:val="00773F2B"/>
    <w:rsid w:val="00774A0E"/>
    <w:rsid w:val="0077507F"/>
    <w:rsid w:val="00775926"/>
    <w:rsid w:val="00775D79"/>
    <w:rsid w:val="0077644E"/>
    <w:rsid w:val="007771FD"/>
    <w:rsid w:val="00777B95"/>
    <w:rsid w:val="00780492"/>
    <w:rsid w:val="0078098D"/>
    <w:rsid w:val="00780B5F"/>
    <w:rsid w:val="00782FAB"/>
    <w:rsid w:val="00783F94"/>
    <w:rsid w:val="00784805"/>
    <w:rsid w:val="00786060"/>
    <w:rsid w:val="007868B4"/>
    <w:rsid w:val="00786B38"/>
    <w:rsid w:val="0078753C"/>
    <w:rsid w:val="00787897"/>
    <w:rsid w:val="00787AEC"/>
    <w:rsid w:val="00790260"/>
    <w:rsid w:val="00790DE6"/>
    <w:rsid w:val="00791300"/>
    <w:rsid w:val="00793CA6"/>
    <w:rsid w:val="00795C46"/>
    <w:rsid w:val="00797959"/>
    <w:rsid w:val="007A08DF"/>
    <w:rsid w:val="007A0A70"/>
    <w:rsid w:val="007A4181"/>
    <w:rsid w:val="007A5300"/>
    <w:rsid w:val="007A654D"/>
    <w:rsid w:val="007A7767"/>
    <w:rsid w:val="007A7DD0"/>
    <w:rsid w:val="007B085E"/>
    <w:rsid w:val="007B0CBD"/>
    <w:rsid w:val="007B20E7"/>
    <w:rsid w:val="007B3429"/>
    <w:rsid w:val="007B3BEB"/>
    <w:rsid w:val="007B4E3A"/>
    <w:rsid w:val="007B549E"/>
    <w:rsid w:val="007B5B1B"/>
    <w:rsid w:val="007B5BB3"/>
    <w:rsid w:val="007B61F9"/>
    <w:rsid w:val="007B7194"/>
    <w:rsid w:val="007B77D7"/>
    <w:rsid w:val="007B797D"/>
    <w:rsid w:val="007C02CD"/>
    <w:rsid w:val="007C05BB"/>
    <w:rsid w:val="007C10AD"/>
    <w:rsid w:val="007C28C7"/>
    <w:rsid w:val="007C3CD7"/>
    <w:rsid w:val="007C4288"/>
    <w:rsid w:val="007C44A7"/>
    <w:rsid w:val="007C4537"/>
    <w:rsid w:val="007C5914"/>
    <w:rsid w:val="007C5B44"/>
    <w:rsid w:val="007C7DC6"/>
    <w:rsid w:val="007D0973"/>
    <w:rsid w:val="007D13CA"/>
    <w:rsid w:val="007D1E64"/>
    <w:rsid w:val="007D1E77"/>
    <w:rsid w:val="007D241E"/>
    <w:rsid w:val="007D2A8D"/>
    <w:rsid w:val="007D3206"/>
    <w:rsid w:val="007D389D"/>
    <w:rsid w:val="007D3C05"/>
    <w:rsid w:val="007D4357"/>
    <w:rsid w:val="007D43A3"/>
    <w:rsid w:val="007D475F"/>
    <w:rsid w:val="007D4E84"/>
    <w:rsid w:val="007D52AD"/>
    <w:rsid w:val="007D5521"/>
    <w:rsid w:val="007D5620"/>
    <w:rsid w:val="007D71B8"/>
    <w:rsid w:val="007D7225"/>
    <w:rsid w:val="007E0041"/>
    <w:rsid w:val="007E1124"/>
    <w:rsid w:val="007E1B2F"/>
    <w:rsid w:val="007E263A"/>
    <w:rsid w:val="007E287A"/>
    <w:rsid w:val="007E2AC8"/>
    <w:rsid w:val="007E5D8D"/>
    <w:rsid w:val="007F068E"/>
    <w:rsid w:val="007F0EAE"/>
    <w:rsid w:val="007F0F14"/>
    <w:rsid w:val="007F24DB"/>
    <w:rsid w:val="007F2CCD"/>
    <w:rsid w:val="007F35C1"/>
    <w:rsid w:val="007F383C"/>
    <w:rsid w:val="007F4CCE"/>
    <w:rsid w:val="007F5624"/>
    <w:rsid w:val="007F5753"/>
    <w:rsid w:val="007F6E95"/>
    <w:rsid w:val="007F7C69"/>
    <w:rsid w:val="00800503"/>
    <w:rsid w:val="008008C6"/>
    <w:rsid w:val="008010C3"/>
    <w:rsid w:val="00802646"/>
    <w:rsid w:val="00802839"/>
    <w:rsid w:val="00803558"/>
    <w:rsid w:val="00803F65"/>
    <w:rsid w:val="0080515D"/>
    <w:rsid w:val="0080518D"/>
    <w:rsid w:val="00806C98"/>
    <w:rsid w:val="00806CB8"/>
    <w:rsid w:val="00806FD3"/>
    <w:rsid w:val="00807B60"/>
    <w:rsid w:val="00810196"/>
    <w:rsid w:val="00810C6B"/>
    <w:rsid w:val="0081144E"/>
    <w:rsid w:val="00812CA0"/>
    <w:rsid w:val="00813A17"/>
    <w:rsid w:val="00814A0F"/>
    <w:rsid w:val="00814C85"/>
    <w:rsid w:val="00816460"/>
    <w:rsid w:val="00817BCC"/>
    <w:rsid w:val="00817BCF"/>
    <w:rsid w:val="00817E45"/>
    <w:rsid w:val="00820D36"/>
    <w:rsid w:val="00821D60"/>
    <w:rsid w:val="00822A3E"/>
    <w:rsid w:val="00824281"/>
    <w:rsid w:val="00824381"/>
    <w:rsid w:val="00824764"/>
    <w:rsid w:val="00825D95"/>
    <w:rsid w:val="00826FE1"/>
    <w:rsid w:val="008271D1"/>
    <w:rsid w:val="00827D56"/>
    <w:rsid w:val="008311E9"/>
    <w:rsid w:val="00831498"/>
    <w:rsid w:val="0083216B"/>
    <w:rsid w:val="00834872"/>
    <w:rsid w:val="00834F4E"/>
    <w:rsid w:val="00835AC5"/>
    <w:rsid w:val="008401DD"/>
    <w:rsid w:val="008411E2"/>
    <w:rsid w:val="00841859"/>
    <w:rsid w:val="00841CDE"/>
    <w:rsid w:val="008431B9"/>
    <w:rsid w:val="00843E8D"/>
    <w:rsid w:val="00844DE1"/>
    <w:rsid w:val="008460C6"/>
    <w:rsid w:val="0084690D"/>
    <w:rsid w:val="00846C68"/>
    <w:rsid w:val="00847064"/>
    <w:rsid w:val="008473F7"/>
    <w:rsid w:val="008478E0"/>
    <w:rsid w:val="00847AF3"/>
    <w:rsid w:val="00847D5C"/>
    <w:rsid w:val="00850791"/>
    <w:rsid w:val="008508A3"/>
    <w:rsid w:val="00850F4D"/>
    <w:rsid w:val="008512E1"/>
    <w:rsid w:val="00851667"/>
    <w:rsid w:val="00851A78"/>
    <w:rsid w:val="008540C5"/>
    <w:rsid w:val="00854291"/>
    <w:rsid w:val="008556AB"/>
    <w:rsid w:val="00855E6F"/>
    <w:rsid w:val="008562A1"/>
    <w:rsid w:val="00856EFF"/>
    <w:rsid w:val="00860B44"/>
    <w:rsid w:val="00860D1D"/>
    <w:rsid w:val="00861D71"/>
    <w:rsid w:val="008628B9"/>
    <w:rsid w:val="008629FD"/>
    <w:rsid w:val="00865B5E"/>
    <w:rsid w:val="00866582"/>
    <w:rsid w:val="00866D01"/>
    <w:rsid w:val="008671EF"/>
    <w:rsid w:val="00867B2F"/>
    <w:rsid w:val="00870578"/>
    <w:rsid w:val="008711D5"/>
    <w:rsid w:val="00871C23"/>
    <w:rsid w:val="00871DC9"/>
    <w:rsid w:val="00872E0D"/>
    <w:rsid w:val="00873A9B"/>
    <w:rsid w:val="00873DFB"/>
    <w:rsid w:val="0087518F"/>
    <w:rsid w:val="00875A0C"/>
    <w:rsid w:val="0087615C"/>
    <w:rsid w:val="00876345"/>
    <w:rsid w:val="008769D7"/>
    <w:rsid w:val="00876A37"/>
    <w:rsid w:val="00880896"/>
    <w:rsid w:val="00880B7C"/>
    <w:rsid w:val="00880B89"/>
    <w:rsid w:val="008820C9"/>
    <w:rsid w:val="008836CB"/>
    <w:rsid w:val="0088397E"/>
    <w:rsid w:val="00884D7D"/>
    <w:rsid w:val="00885095"/>
    <w:rsid w:val="00885A71"/>
    <w:rsid w:val="008863D4"/>
    <w:rsid w:val="00886599"/>
    <w:rsid w:val="00887263"/>
    <w:rsid w:val="0088758B"/>
    <w:rsid w:val="00887981"/>
    <w:rsid w:val="00887BF4"/>
    <w:rsid w:val="00887DFF"/>
    <w:rsid w:val="008902C5"/>
    <w:rsid w:val="00890CA6"/>
    <w:rsid w:val="00890E0F"/>
    <w:rsid w:val="00891C59"/>
    <w:rsid w:val="008922D8"/>
    <w:rsid w:val="0089260B"/>
    <w:rsid w:val="008927BC"/>
    <w:rsid w:val="00894D55"/>
    <w:rsid w:val="00895897"/>
    <w:rsid w:val="008964D1"/>
    <w:rsid w:val="008975BD"/>
    <w:rsid w:val="0089766B"/>
    <w:rsid w:val="008A1702"/>
    <w:rsid w:val="008A2072"/>
    <w:rsid w:val="008A2A08"/>
    <w:rsid w:val="008A3535"/>
    <w:rsid w:val="008A41D6"/>
    <w:rsid w:val="008A4610"/>
    <w:rsid w:val="008A4FA6"/>
    <w:rsid w:val="008A522F"/>
    <w:rsid w:val="008A5DD7"/>
    <w:rsid w:val="008A6378"/>
    <w:rsid w:val="008A6F6E"/>
    <w:rsid w:val="008B0929"/>
    <w:rsid w:val="008B11BE"/>
    <w:rsid w:val="008B1402"/>
    <w:rsid w:val="008B15F7"/>
    <w:rsid w:val="008B3D29"/>
    <w:rsid w:val="008B444B"/>
    <w:rsid w:val="008B4CDB"/>
    <w:rsid w:val="008B4F43"/>
    <w:rsid w:val="008B530A"/>
    <w:rsid w:val="008B5411"/>
    <w:rsid w:val="008B56B2"/>
    <w:rsid w:val="008B61B5"/>
    <w:rsid w:val="008B66E9"/>
    <w:rsid w:val="008B7621"/>
    <w:rsid w:val="008B7D4C"/>
    <w:rsid w:val="008C0549"/>
    <w:rsid w:val="008C0F2B"/>
    <w:rsid w:val="008C164B"/>
    <w:rsid w:val="008C22CD"/>
    <w:rsid w:val="008C257C"/>
    <w:rsid w:val="008C2E22"/>
    <w:rsid w:val="008C307C"/>
    <w:rsid w:val="008C36AC"/>
    <w:rsid w:val="008C44DA"/>
    <w:rsid w:val="008C497E"/>
    <w:rsid w:val="008C4E8B"/>
    <w:rsid w:val="008C56C1"/>
    <w:rsid w:val="008C5DE2"/>
    <w:rsid w:val="008C62E4"/>
    <w:rsid w:val="008C6DDD"/>
    <w:rsid w:val="008C6DE7"/>
    <w:rsid w:val="008C7445"/>
    <w:rsid w:val="008C749B"/>
    <w:rsid w:val="008D02CD"/>
    <w:rsid w:val="008D0831"/>
    <w:rsid w:val="008D1E17"/>
    <w:rsid w:val="008D2439"/>
    <w:rsid w:val="008D385F"/>
    <w:rsid w:val="008D4C98"/>
    <w:rsid w:val="008D4CA5"/>
    <w:rsid w:val="008D4E90"/>
    <w:rsid w:val="008D586C"/>
    <w:rsid w:val="008D5FB3"/>
    <w:rsid w:val="008D628D"/>
    <w:rsid w:val="008D7250"/>
    <w:rsid w:val="008E1C73"/>
    <w:rsid w:val="008E2348"/>
    <w:rsid w:val="008E2701"/>
    <w:rsid w:val="008E2FCE"/>
    <w:rsid w:val="008E36D7"/>
    <w:rsid w:val="008E66BB"/>
    <w:rsid w:val="008E6722"/>
    <w:rsid w:val="008E6D64"/>
    <w:rsid w:val="008E6FB0"/>
    <w:rsid w:val="008E77AF"/>
    <w:rsid w:val="008F0B5E"/>
    <w:rsid w:val="008F0C6B"/>
    <w:rsid w:val="008F0D20"/>
    <w:rsid w:val="008F1362"/>
    <w:rsid w:val="008F2BDD"/>
    <w:rsid w:val="008F2C32"/>
    <w:rsid w:val="008F2D99"/>
    <w:rsid w:val="008F3894"/>
    <w:rsid w:val="008F39BF"/>
    <w:rsid w:val="008F3CCF"/>
    <w:rsid w:val="008F486A"/>
    <w:rsid w:val="008F4A47"/>
    <w:rsid w:val="008F55AE"/>
    <w:rsid w:val="008F5C06"/>
    <w:rsid w:val="008F661C"/>
    <w:rsid w:val="008F66DB"/>
    <w:rsid w:val="008F6948"/>
    <w:rsid w:val="008F6A86"/>
    <w:rsid w:val="009001FC"/>
    <w:rsid w:val="009009BF"/>
    <w:rsid w:val="00901222"/>
    <w:rsid w:val="009016FF"/>
    <w:rsid w:val="009017EA"/>
    <w:rsid w:val="00901B8F"/>
    <w:rsid w:val="00901BBC"/>
    <w:rsid w:val="00901CFA"/>
    <w:rsid w:val="00901E94"/>
    <w:rsid w:val="0090251C"/>
    <w:rsid w:val="00902CAD"/>
    <w:rsid w:val="00902E0A"/>
    <w:rsid w:val="00903389"/>
    <w:rsid w:val="00903718"/>
    <w:rsid w:val="00904CA5"/>
    <w:rsid w:val="00905440"/>
    <w:rsid w:val="009058D0"/>
    <w:rsid w:val="009059E6"/>
    <w:rsid w:val="00905C5D"/>
    <w:rsid w:val="00905FC5"/>
    <w:rsid w:val="0090640A"/>
    <w:rsid w:val="00906A4E"/>
    <w:rsid w:val="00906DD7"/>
    <w:rsid w:val="00906FE1"/>
    <w:rsid w:val="00907C40"/>
    <w:rsid w:val="00907DBA"/>
    <w:rsid w:val="00910510"/>
    <w:rsid w:val="009105DF"/>
    <w:rsid w:val="00910CD9"/>
    <w:rsid w:val="009128B2"/>
    <w:rsid w:val="00912A05"/>
    <w:rsid w:val="009137CF"/>
    <w:rsid w:val="00913C41"/>
    <w:rsid w:val="009148E9"/>
    <w:rsid w:val="00917D1E"/>
    <w:rsid w:val="0092057E"/>
    <w:rsid w:val="0092091D"/>
    <w:rsid w:val="00920A8C"/>
    <w:rsid w:val="00921B64"/>
    <w:rsid w:val="0092210E"/>
    <w:rsid w:val="00922BFC"/>
    <w:rsid w:val="00924729"/>
    <w:rsid w:val="009263DD"/>
    <w:rsid w:val="00926F36"/>
    <w:rsid w:val="00932134"/>
    <w:rsid w:val="009323A2"/>
    <w:rsid w:val="009330EA"/>
    <w:rsid w:val="00933DA4"/>
    <w:rsid w:val="0093413B"/>
    <w:rsid w:val="009359F9"/>
    <w:rsid w:val="00935B38"/>
    <w:rsid w:val="0093628B"/>
    <w:rsid w:val="00936FF5"/>
    <w:rsid w:val="0093762C"/>
    <w:rsid w:val="009377D3"/>
    <w:rsid w:val="00937B2C"/>
    <w:rsid w:val="009407A8"/>
    <w:rsid w:val="00940E45"/>
    <w:rsid w:val="00941556"/>
    <w:rsid w:val="00941733"/>
    <w:rsid w:val="00941F7B"/>
    <w:rsid w:val="0094455A"/>
    <w:rsid w:val="009456A6"/>
    <w:rsid w:val="0094634F"/>
    <w:rsid w:val="0094782B"/>
    <w:rsid w:val="0094786E"/>
    <w:rsid w:val="00947E94"/>
    <w:rsid w:val="0095058D"/>
    <w:rsid w:val="0095070F"/>
    <w:rsid w:val="00950D2C"/>
    <w:rsid w:val="00951F03"/>
    <w:rsid w:val="00953A07"/>
    <w:rsid w:val="00953D0D"/>
    <w:rsid w:val="00954474"/>
    <w:rsid w:val="00954A01"/>
    <w:rsid w:val="00955A59"/>
    <w:rsid w:val="0095616E"/>
    <w:rsid w:val="00956BCF"/>
    <w:rsid w:val="00956CF5"/>
    <w:rsid w:val="0095767F"/>
    <w:rsid w:val="00957B70"/>
    <w:rsid w:val="00957FF0"/>
    <w:rsid w:val="0096064A"/>
    <w:rsid w:val="00960FCA"/>
    <w:rsid w:val="00961A33"/>
    <w:rsid w:val="0096226E"/>
    <w:rsid w:val="009628C2"/>
    <w:rsid w:val="00962CCC"/>
    <w:rsid w:val="0096334B"/>
    <w:rsid w:val="0096466E"/>
    <w:rsid w:val="00965B0E"/>
    <w:rsid w:val="00965BE5"/>
    <w:rsid w:val="00966109"/>
    <w:rsid w:val="0096621B"/>
    <w:rsid w:val="00966B0B"/>
    <w:rsid w:val="009705C8"/>
    <w:rsid w:val="00970AFC"/>
    <w:rsid w:val="009719EC"/>
    <w:rsid w:val="0097287F"/>
    <w:rsid w:val="0097335C"/>
    <w:rsid w:val="009734F8"/>
    <w:rsid w:val="0097379E"/>
    <w:rsid w:val="00973854"/>
    <w:rsid w:val="0097677C"/>
    <w:rsid w:val="00977180"/>
    <w:rsid w:val="009776B1"/>
    <w:rsid w:val="00980793"/>
    <w:rsid w:val="009814D2"/>
    <w:rsid w:val="009816D9"/>
    <w:rsid w:val="00981BF0"/>
    <w:rsid w:val="00981E35"/>
    <w:rsid w:val="009827BA"/>
    <w:rsid w:val="0098282F"/>
    <w:rsid w:val="00982AB7"/>
    <w:rsid w:val="00983267"/>
    <w:rsid w:val="00983934"/>
    <w:rsid w:val="00983E6C"/>
    <w:rsid w:val="00984E3B"/>
    <w:rsid w:val="00985236"/>
    <w:rsid w:val="0098567D"/>
    <w:rsid w:val="0098602C"/>
    <w:rsid w:val="00986325"/>
    <w:rsid w:val="009864EC"/>
    <w:rsid w:val="00986988"/>
    <w:rsid w:val="00987330"/>
    <w:rsid w:val="0099054B"/>
    <w:rsid w:val="00991460"/>
    <w:rsid w:val="00991B2B"/>
    <w:rsid w:val="00992161"/>
    <w:rsid w:val="0099250B"/>
    <w:rsid w:val="009930FE"/>
    <w:rsid w:val="0099328E"/>
    <w:rsid w:val="00993883"/>
    <w:rsid w:val="00993A30"/>
    <w:rsid w:val="00993A5C"/>
    <w:rsid w:val="00993C0C"/>
    <w:rsid w:val="009946C6"/>
    <w:rsid w:val="009966BC"/>
    <w:rsid w:val="00996955"/>
    <w:rsid w:val="0099775E"/>
    <w:rsid w:val="00997F97"/>
    <w:rsid w:val="009A04FF"/>
    <w:rsid w:val="009A093D"/>
    <w:rsid w:val="009A1697"/>
    <w:rsid w:val="009A21C2"/>
    <w:rsid w:val="009A26A4"/>
    <w:rsid w:val="009A28D4"/>
    <w:rsid w:val="009A3C93"/>
    <w:rsid w:val="009A3D2B"/>
    <w:rsid w:val="009A3EE4"/>
    <w:rsid w:val="009A4E17"/>
    <w:rsid w:val="009A575C"/>
    <w:rsid w:val="009A580E"/>
    <w:rsid w:val="009A607E"/>
    <w:rsid w:val="009A6A31"/>
    <w:rsid w:val="009A6BFE"/>
    <w:rsid w:val="009A6F42"/>
    <w:rsid w:val="009A7E51"/>
    <w:rsid w:val="009B01FE"/>
    <w:rsid w:val="009B1B40"/>
    <w:rsid w:val="009B1E19"/>
    <w:rsid w:val="009B23AA"/>
    <w:rsid w:val="009B4399"/>
    <w:rsid w:val="009B4759"/>
    <w:rsid w:val="009B65D0"/>
    <w:rsid w:val="009B6877"/>
    <w:rsid w:val="009B69FA"/>
    <w:rsid w:val="009B79AB"/>
    <w:rsid w:val="009B7B74"/>
    <w:rsid w:val="009C09D9"/>
    <w:rsid w:val="009C145A"/>
    <w:rsid w:val="009C2298"/>
    <w:rsid w:val="009C33FE"/>
    <w:rsid w:val="009C3E32"/>
    <w:rsid w:val="009C4389"/>
    <w:rsid w:val="009C4D37"/>
    <w:rsid w:val="009C5C8C"/>
    <w:rsid w:val="009C633D"/>
    <w:rsid w:val="009C6E08"/>
    <w:rsid w:val="009C7C68"/>
    <w:rsid w:val="009D0170"/>
    <w:rsid w:val="009D0E7F"/>
    <w:rsid w:val="009D1D9B"/>
    <w:rsid w:val="009D215E"/>
    <w:rsid w:val="009D236B"/>
    <w:rsid w:val="009D2B94"/>
    <w:rsid w:val="009D4612"/>
    <w:rsid w:val="009D47FE"/>
    <w:rsid w:val="009D607C"/>
    <w:rsid w:val="009D6F7E"/>
    <w:rsid w:val="009D7B11"/>
    <w:rsid w:val="009D7E65"/>
    <w:rsid w:val="009E05C2"/>
    <w:rsid w:val="009E093C"/>
    <w:rsid w:val="009E0D58"/>
    <w:rsid w:val="009E1A9D"/>
    <w:rsid w:val="009E2712"/>
    <w:rsid w:val="009E36DE"/>
    <w:rsid w:val="009E3F2F"/>
    <w:rsid w:val="009E432C"/>
    <w:rsid w:val="009E477D"/>
    <w:rsid w:val="009F1679"/>
    <w:rsid w:val="009F1731"/>
    <w:rsid w:val="009F24B2"/>
    <w:rsid w:val="009F3826"/>
    <w:rsid w:val="009F39CC"/>
    <w:rsid w:val="009F4C93"/>
    <w:rsid w:val="009F4EE0"/>
    <w:rsid w:val="009F51B2"/>
    <w:rsid w:val="009F75FA"/>
    <w:rsid w:val="00A01624"/>
    <w:rsid w:val="00A01E69"/>
    <w:rsid w:val="00A02410"/>
    <w:rsid w:val="00A03737"/>
    <w:rsid w:val="00A03F09"/>
    <w:rsid w:val="00A041D6"/>
    <w:rsid w:val="00A047F1"/>
    <w:rsid w:val="00A0594A"/>
    <w:rsid w:val="00A05DCE"/>
    <w:rsid w:val="00A064C7"/>
    <w:rsid w:val="00A064E4"/>
    <w:rsid w:val="00A0658D"/>
    <w:rsid w:val="00A06728"/>
    <w:rsid w:val="00A07BC5"/>
    <w:rsid w:val="00A1130F"/>
    <w:rsid w:val="00A11398"/>
    <w:rsid w:val="00A12CD2"/>
    <w:rsid w:val="00A12E0B"/>
    <w:rsid w:val="00A13092"/>
    <w:rsid w:val="00A13365"/>
    <w:rsid w:val="00A13ACA"/>
    <w:rsid w:val="00A15150"/>
    <w:rsid w:val="00A15A3C"/>
    <w:rsid w:val="00A163CD"/>
    <w:rsid w:val="00A1692A"/>
    <w:rsid w:val="00A16FA7"/>
    <w:rsid w:val="00A20601"/>
    <w:rsid w:val="00A2195A"/>
    <w:rsid w:val="00A21B4A"/>
    <w:rsid w:val="00A22425"/>
    <w:rsid w:val="00A22CBD"/>
    <w:rsid w:val="00A247EE"/>
    <w:rsid w:val="00A249AD"/>
    <w:rsid w:val="00A25A5B"/>
    <w:rsid w:val="00A26752"/>
    <w:rsid w:val="00A26C8A"/>
    <w:rsid w:val="00A271CA"/>
    <w:rsid w:val="00A2781F"/>
    <w:rsid w:val="00A27ADC"/>
    <w:rsid w:val="00A27D41"/>
    <w:rsid w:val="00A27D94"/>
    <w:rsid w:val="00A3166B"/>
    <w:rsid w:val="00A32D19"/>
    <w:rsid w:val="00A331FB"/>
    <w:rsid w:val="00A3344D"/>
    <w:rsid w:val="00A338AA"/>
    <w:rsid w:val="00A33FF7"/>
    <w:rsid w:val="00A3413D"/>
    <w:rsid w:val="00A35513"/>
    <w:rsid w:val="00A35665"/>
    <w:rsid w:val="00A360B5"/>
    <w:rsid w:val="00A36403"/>
    <w:rsid w:val="00A36550"/>
    <w:rsid w:val="00A3712A"/>
    <w:rsid w:val="00A41C6A"/>
    <w:rsid w:val="00A4227F"/>
    <w:rsid w:val="00A42DDC"/>
    <w:rsid w:val="00A450D6"/>
    <w:rsid w:val="00A4555B"/>
    <w:rsid w:val="00A45952"/>
    <w:rsid w:val="00A464AB"/>
    <w:rsid w:val="00A46559"/>
    <w:rsid w:val="00A468B8"/>
    <w:rsid w:val="00A46925"/>
    <w:rsid w:val="00A47154"/>
    <w:rsid w:val="00A47721"/>
    <w:rsid w:val="00A47E11"/>
    <w:rsid w:val="00A501A4"/>
    <w:rsid w:val="00A51804"/>
    <w:rsid w:val="00A51907"/>
    <w:rsid w:val="00A527F3"/>
    <w:rsid w:val="00A53878"/>
    <w:rsid w:val="00A53AF9"/>
    <w:rsid w:val="00A54606"/>
    <w:rsid w:val="00A54825"/>
    <w:rsid w:val="00A54D76"/>
    <w:rsid w:val="00A5639B"/>
    <w:rsid w:val="00A574CD"/>
    <w:rsid w:val="00A578F8"/>
    <w:rsid w:val="00A57F8C"/>
    <w:rsid w:val="00A60A9F"/>
    <w:rsid w:val="00A60D30"/>
    <w:rsid w:val="00A616BC"/>
    <w:rsid w:val="00A6210A"/>
    <w:rsid w:val="00A6372E"/>
    <w:rsid w:val="00A637CE"/>
    <w:rsid w:val="00A64490"/>
    <w:rsid w:val="00A6550B"/>
    <w:rsid w:val="00A65E69"/>
    <w:rsid w:val="00A66B41"/>
    <w:rsid w:val="00A702EF"/>
    <w:rsid w:val="00A70821"/>
    <w:rsid w:val="00A71774"/>
    <w:rsid w:val="00A7268E"/>
    <w:rsid w:val="00A729E5"/>
    <w:rsid w:val="00A73412"/>
    <w:rsid w:val="00A73A1C"/>
    <w:rsid w:val="00A751FD"/>
    <w:rsid w:val="00A76E57"/>
    <w:rsid w:val="00A77DF2"/>
    <w:rsid w:val="00A80D4A"/>
    <w:rsid w:val="00A80FAA"/>
    <w:rsid w:val="00A81925"/>
    <w:rsid w:val="00A8342E"/>
    <w:rsid w:val="00A845A9"/>
    <w:rsid w:val="00A8462D"/>
    <w:rsid w:val="00A8467D"/>
    <w:rsid w:val="00A84834"/>
    <w:rsid w:val="00A84A23"/>
    <w:rsid w:val="00A84D3B"/>
    <w:rsid w:val="00A84E8A"/>
    <w:rsid w:val="00A86C12"/>
    <w:rsid w:val="00A86EAA"/>
    <w:rsid w:val="00A87439"/>
    <w:rsid w:val="00A874FA"/>
    <w:rsid w:val="00A906AA"/>
    <w:rsid w:val="00A906C3"/>
    <w:rsid w:val="00A907A6"/>
    <w:rsid w:val="00A90EFE"/>
    <w:rsid w:val="00A93344"/>
    <w:rsid w:val="00A93546"/>
    <w:rsid w:val="00A950E0"/>
    <w:rsid w:val="00A97701"/>
    <w:rsid w:val="00A97789"/>
    <w:rsid w:val="00AA068F"/>
    <w:rsid w:val="00AA1E2A"/>
    <w:rsid w:val="00AA1E55"/>
    <w:rsid w:val="00AA332D"/>
    <w:rsid w:val="00AA4BB1"/>
    <w:rsid w:val="00AA5022"/>
    <w:rsid w:val="00AA57C3"/>
    <w:rsid w:val="00AA5EEE"/>
    <w:rsid w:val="00AB08E5"/>
    <w:rsid w:val="00AB1A00"/>
    <w:rsid w:val="00AB210A"/>
    <w:rsid w:val="00AB242F"/>
    <w:rsid w:val="00AB2AD8"/>
    <w:rsid w:val="00AB2B1D"/>
    <w:rsid w:val="00AB2D89"/>
    <w:rsid w:val="00AB42FA"/>
    <w:rsid w:val="00AB5B77"/>
    <w:rsid w:val="00AB6703"/>
    <w:rsid w:val="00AB670E"/>
    <w:rsid w:val="00AB75D4"/>
    <w:rsid w:val="00AB7D6F"/>
    <w:rsid w:val="00AB7D9E"/>
    <w:rsid w:val="00AC077B"/>
    <w:rsid w:val="00AC1DC9"/>
    <w:rsid w:val="00AC1F43"/>
    <w:rsid w:val="00AC2824"/>
    <w:rsid w:val="00AC2B7C"/>
    <w:rsid w:val="00AC31B3"/>
    <w:rsid w:val="00AC363A"/>
    <w:rsid w:val="00AC4698"/>
    <w:rsid w:val="00AC47E5"/>
    <w:rsid w:val="00AC647E"/>
    <w:rsid w:val="00AC6E71"/>
    <w:rsid w:val="00AD01C9"/>
    <w:rsid w:val="00AD0A98"/>
    <w:rsid w:val="00AD1C0B"/>
    <w:rsid w:val="00AD210B"/>
    <w:rsid w:val="00AD33D5"/>
    <w:rsid w:val="00AD357A"/>
    <w:rsid w:val="00AD3D10"/>
    <w:rsid w:val="00AD40AF"/>
    <w:rsid w:val="00AD421F"/>
    <w:rsid w:val="00AD4236"/>
    <w:rsid w:val="00AD4F01"/>
    <w:rsid w:val="00AD50A9"/>
    <w:rsid w:val="00AD56A5"/>
    <w:rsid w:val="00AD5DBE"/>
    <w:rsid w:val="00AD63F5"/>
    <w:rsid w:val="00AE00BF"/>
    <w:rsid w:val="00AE373C"/>
    <w:rsid w:val="00AE4661"/>
    <w:rsid w:val="00AE4A19"/>
    <w:rsid w:val="00AE4D20"/>
    <w:rsid w:val="00AE5252"/>
    <w:rsid w:val="00AE68F8"/>
    <w:rsid w:val="00AE6972"/>
    <w:rsid w:val="00AE75E9"/>
    <w:rsid w:val="00AF033D"/>
    <w:rsid w:val="00AF167F"/>
    <w:rsid w:val="00AF1CDB"/>
    <w:rsid w:val="00AF2E63"/>
    <w:rsid w:val="00AF369C"/>
    <w:rsid w:val="00AF4B0C"/>
    <w:rsid w:val="00AF4BC3"/>
    <w:rsid w:val="00AF4C58"/>
    <w:rsid w:val="00AF58D0"/>
    <w:rsid w:val="00AF674D"/>
    <w:rsid w:val="00AF6842"/>
    <w:rsid w:val="00AF7527"/>
    <w:rsid w:val="00B000AA"/>
    <w:rsid w:val="00B0146D"/>
    <w:rsid w:val="00B01E4F"/>
    <w:rsid w:val="00B01F74"/>
    <w:rsid w:val="00B02355"/>
    <w:rsid w:val="00B02D48"/>
    <w:rsid w:val="00B02E1B"/>
    <w:rsid w:val="00B033EA"/>
    <w:rsid w:val="00B05352"/>
    <w:rsid w:val="00B0586E"/>
    <w:rsid w:val="00B06270"/>
    <w:rsid w:val="00B06C43"/>
    <w:rsid w:val="00B06DEE"/>
    <w:rsid w:val="00B07072"/>
    <w:rsid w:val="00B07AAB"/>
    <w:rsid w:val="00B116CE"/>
    <w:rsid w:val="00B12747"/>
    <w:rsid w:val="00B128BB"/>
    <w:rsid w:val="00B12FAE"/>
    <w:rsid w:val="00B13AF4"/>
    <w:rsid w:val="00B14C5F"/>
    <w:rsid w:val="00B159F0"/>
    <w:rsid w:val="00B16E11"/>
    <w:rsid w:val="00B1751D"/>
    <w:rsid w:val="00B202A4"/>
    <w:rsid w:val="00B20354"/>
    <w:rsid w:val="00B21643"/>
    <w:rsid w:val="00B24F9F"/>
    <w:rsid w:val="00B2528A"/>
    <w:rsid w:val="00B26722"/>
    <w:rsid w:val="00B26F55"/>
    <w:rsid w:val="00B27E65"/>
    <w:rsid w:val="00B27FFA"/>
    <w:rsid w:val="00B30AAE"/>
    <w:rsid w:val="00B313AD"/>
    <w:rsid w:val="00B3248E"/>
    <w:rsid w:val="00B32D1C"/>
    <w:rsid w:val="00B347A6"/>
    <w:rsid w:val="00B34D78"/>
    <w:rsid w:val="00B34ECB"/>
    <w:rsid w:val="00B352BA"/>
    <w:rsid w:val="00B359FA"/>
    <w:rsid w:val="00B35FBB"/>
    <w:rsid w:val="00B36A41"/>
    <w:rsid w:val="00B36C35"/>
    <w:rsid w:val="00B36DE2"/>
    <w:rsid w:val="00B36E7F"/>
    <w:rsid w:val="00B3760D"/>
    <w:rsid w:val="00B3761D"/>
    <w:rsid w:val="00B4053C"/>
    <w:rsid w:val="00B42B9E"/>
    <w:rsid w:val="00B43A23"/>
    <w:rsid w:val="00B43EE0"/>
    <w:rsid w:val="00B44765"/>
    <w:rsid w:val="00B4617C"/>
    <w:rsid w:val="00B4633C"/>
    <w:rsid w:val="00B4653D"/>
    <w:rsid w:val="00B466D8"/>
    <w:rsid w:val="00B47935"/>
    <w:rsid w:val="00B5037D"/>
    <w:rsid w:val="00B50800"/>
    <w:rsid w:val="00B508DB"/>
    <w:rsid w:val="00B51B1D"/>
    <w:rsid w:val="00B51B63"/>
    <w:rsid w:val="00B52A03"/>
    <w:rsid w:val="00B549C4"/>
    <w:rsid w:val="00B54E2B"/>
    <w:rsid w:val="00B55BB6"/>
    <w:rsid w:val="00B55BDD"/>
    <w:rsid w:val="00B56144"/>
    <w:rsid w:val="00B56299"/>
    <w:rsid w:val="00B571E8"/>
    <w:rsid w:val="00B57468"/>
    <w:rsid w:val="00B6085B"/>
    <w:rsid w:val="00B6121A"/>
    <w:rsid w:val="00B6325B"/>
    <w:rsid w:val="00B63460"/>
    <w:rsid w:val="00B646D5"/>
    <w:rsid w:val="00B648FB"/>
    <w:rsid w:val="00B64A45"/>
    <w:rsid w:val="00B64D54"/>
    <w:rsid w:val="00B64E15"/>
    <w:rsid w:val="00B657EE"/>
    <w:rsid w:val="00B65D50"/>
    <w:rsid w:val="00B66147"/>
    <w:rsid w:val="00B66792"/>
    <w:rsid w:val="00B66A9A"/>
    <w:rsid w:val="00B671F9"/>
    <w:rsid w:val="00B676B1"/>
    <w:rsid w:val="00B70DBC"/>
    <w:rsid w:val="00B70EDA"/>
    <w:rsid w:val="00B7208A"/>
    <w:rsid w:val="00B727FE"/>
    <w:rsid w:val="00B73553"/>
    <w:rsid w:val="00B735BD"/>
    <w:rsid w:val="00B74AE2"/>
    <w:rsid w:val="00B762CD"/>
    <w:rsid w:val="00B769E8"/>
    <w:rsid w:val="00B77003"/>
    <w:rsid w:val="00B80FE7"/>
    <w:rsid w:val="00B81A45"/>
    <w:rsid w:val="00B825AA"/>
    <w:rsid w:val="00B82F6C"/>
    <w:rsid w:val="00B83888"/>
    <w:rsid w:val="00B83F32"/>
    <w:rsid w:val="00B85E52"/>
    <w:rsid w:val="00B862C0"/>
    <w:rsid w:val="00B874DA"/>
    <w:rsid w:val="00B87DA7"/>
    <w:rsid w:val="00B90F27"/>
    <w:rsid w:val="00B90F78"/>
    <w:rsid w:val="00B921BA"/>
    <w:rsid w:val="00B92C5A"/>
    <w:rsid w:val="00B92F51"/>
    <w:rsid w:val="00B94220"/>
    <w:rsid w:val="00B945EF"/>
    <w:rsid w:val="00B94886"/>
    <w:rsid w:val="00B95BE0"/>
    <w:rsid w:val="00B95E53"/>
    <w:rsid w:val="00B965E3"/>
    <w:rsid w:val="00B97B17"/>
    <w:rsid w:val="00B97CAB"/>
    <w:rsid w:val="00BA0DF9"/>
    <w:rsid w:val="00BA1DFC"/>
    <w:rsid w:val="00BA234F"/>
    <w:rsid w:val="00BA36A8"/>
    <w:rsid w:val="00BA37A3"/>
    <w:rsid w:val="00BA3A43"/>
    <w:rsid w:val="00BA4AB3"/>
    <w:rsid w:val="00BA516D"/>
    <w:rsid w:val="00BA62BC"/>
    <w:rsid w:val="00BA6CB4"/>
    <w:rsid w:val="00BA7A99"/>
    <w:rsid w:val="00BB0049"/>
    <w:rsid w:val="00BB0A53"/>
    <w:rsid w:val="00BB21CE"/>
    <w:rsid w:val="00BB2497"/>
    <w:rsid w:val="00BB311D"/>
    <w:rsid w:val="00BB3717"/>
    <w:rsid w:val="00BB373E"/>
    <w:rsid w:val="00BB49C6"/>
    <w:rsid w:val="00BB569C"/>
    <w:rsid w:val="00BB5BAD"/>
    <w:rsid w:val="00BB5D21"/>
    <w:rsid w:val="00BB5F3D"/>
    <w:rsid w:val="00BB67D8"/>
    <w:rsid w:val="00BB68DE"/>
    <w:rsid w:val="00BB6FD1"/>
    <w:rsid w:val="00BB7393"/>
    <w:rsid w:val="00BB7987"/>
    <w:rsid w:val="00BB7AD0"/>
    <w:rsid w:val="00BB7C46"/>
    <w:rsid w:val="00BC0CE6"/>
    <w:rsid w:val="00BC0E30"/>
    <w:rsid w:val="00BC0E68"/>
    <w:rsid w:val="00BC361A"/>
    <w:rsid w:val="00BC38EB"/>
    <w:rsid w:val="00BC3BE3"/>
    <w:rsid w:val="00BC5240"/>
    <w:rsid w:val="00BC650D"/>
    <w:rsid w:val="00BC6891"/>
    <w:rsid w:val="00BC74A2"/>
    <w:rsid w:val="00BC7AA8"/>
    <w:rsid w:val="00BD10D4"/>
    <w:rsid w:val="00BD17D9"/>
    <w:rsid w:val="00BD2111"/>
    <w:rsid w:val="00BD23B2"/>
    <w:rsid w:val="00BD26B5"/>
    <w:rsid w:val="00BD2BC5"/>
    <w:rsid w:val="00BD2D6B"/>
    <w:rsid w:val="00BD302D"/>
    <w:rsid w:val="00BD30B8"/>
    <w:rsid w:val="00BD35EE"/>
    <w:rsid w:val="00BD450A"/>
    <w:rsid w:val="00BD4980"/>
    <w:rsid w:val="00BD5CF7"/>
    <w:rsid w:val="00BD70D2"/>
    <w:rsid w:val="00BE00E8"/>
    <w:rsid w:val="00BE0A74"/>
    <w:rsid w:val="00BE2018"/>
    <w:rsid w:val="00BE2163"/>
    <w:rsid w:val="00BE2992"/>
    <w:rsid w:val="00BE5748"/>
    <w:rsid w:val="00BE5763"/>
    <w:rsid w:val="00BE5D21"/>
    <w:rsid w:val="00BE5FFF"/>
    <w:rsid w:val="00BE67F7"/>
    <w:rsid w:val="00BE6A65"/>
    <w:rsid w:val="00BE7448"/>
    <w:rsid w:val="00BE764F"/>
    <w:rsid w:val="00BE7725"/>
    <w:rsid w:val="00BE7AFD"/>
    <w:rsid w:val="00BF0659"/>
    <w:rsid w:val="00BF2DFD"/>
    <w:rsid w:val="00BF3111"/>
    <w:rsid w:val="00BF5017"/>
    <w:rsid w:val="00BF5767"/>
    <w:rsid w:val="00BF58A1"/>
    <w:rsid w:val="00BF590F"/>
    <w:rsid w:val="00BF67CF"/>
    <w:rsid w:val="00BF6EF3"/>
    <w:rsid w:val="00BF7A03"/>
    <w:rsid w:val="00C00DF2"/>
    <w:rsid w:val="00C01628"/>
    <w:rsid w:val="00C0234C"/>
    <w:rsid w:val="00C031B2"/>
    <w:rsid w:val="00C040A3"/>
    <w:rsid w:val="00C049AE"/>
    <w:rsid w:val="00C056B2"/>
    <w:rsid w:val="00C05753"/>
    <w:rsid w:val="00C05CAF"/>
    <w:rsid w:val="00C06676"/>
    <w:rsid w:val="00C10429"/>
    <w:rsid w:val="00C10584"/>
    <w:rsid w:val="00C10624"/>
    <w:rsid w:val="00C10CD7"/>
    <w:rsid w:val="00C1134D"/>
    <w:rsid w:val="00C11AFD"/>
    <w:rsid w:val="00C133B6"/>
    <w:rsid w:val="00C149A2"/>
    <w:rsid w:val="00C14BEB"/>
    <w:rsid w:val="00C15430"/>
    <w:rsid w:val="00C1552D"/>
    <w:rsid w:val="00C15A51"/>
    <w:rsid w:val="00C167F0"/>
    <w:rsid w:val="00C17B59"/>
    <w:rsid w:val="00C17CC8"/>
    <w:rsid w:val="00C202E4"/>
    <w:rsid w:val="00C204D6"/>
    <w:rsid w:val="00C219F9"/>
    <w:rsid w:val="00C21B58"/>
    <w:rsid w:val="00C2249F"/>
    <w:rsid w:val="00C22675"/>
    <w:rsid w:val="00C22DF9"/>
    <w:rsid w:val="00C245D7"/>
    <w:rsid w:val="00C24923"/>
    <w:rsid w:val="00C253A0"/>
    <w:rsid w:val="00C2542D"/>
    <w:rsid w:val="00C26024"/>
    <w:rsid w:val="00C2613F"/>
    <w:rsid w:val="00C26AF8"/>
    <w:rsid w:val="00C2775B"/>
    <w:rsid w:val="00C27D8B"/>
    <w:rsid w:val="00C30759"/>
    <w:rsid w:val="00C30FB7"/>
    <w:rsid w:val="00C31253"/>
    <w:rsid w:val="00C34692"/>
    <w:rsid w:val="00C3553A"/>
    <w:rsid w:val="00C35608"/>
    <w:rsid w:val="00C35D45"/>
    <w:rsid w:val="00C35DD0"/>
    <w:rsid w:val="00C35DF3"/>
    <w:rsid w:val="00C3615D"/>
    <w:rsid w:val="00C36CEF"/>
    <w:rsid w:val="00C36CF9"/>
    <w:rsid w:val="00C374DC"/>
    <w:rsid w:val="00C41489"/>
    <w:rsid w:val="00C41ACD"/>
    <w:rsid w:val="00C41CD3"/>
    <w:rsid w:val="00C42993"/>
    <w:rsid w:val="00C43CC9"/>
    <w:rsid w:val="00C43D18"/>
    <w:rsid w:val="00C43E78"/>
    <w:rsid w:val="00C44A5D"/>
    <w:rsid w:val="00C45590"/>
    <w:rsid w:val="00C459A6"/>
    <w:rsid w:val="00C45A6D"/>
    <w:rsid w:val="00C46004"/>
    <w:rsid w:val="00C46AB3"/>
    <w:rsid w:val="00C472D0"/>
    <w:rsid w:val="00C475B1"/>
    <w:rsid w:val="00C47AF2"/>
    <w:rsid w:val="00C50056"/>
    <w:rsid w:val="00C518C9"/>
    <w:rsid w:val="00C5299A"/>
    <w:rsid w:val="00C5320F"/>
    <w:rsid w:val="00C54D8C"/>
    <w:rsid w:val="00C55187"/>
    <w:rsid w:val="00C6073E"/>
    <w:rsid w:val="00C6090C"/>
    <w:rsid w:val="00C612E5"/>
    <w:rsid w:val="00C61525"/>
    <w:rsid w:val="00C61860"/>
    <w:rsid w:val="00C62CB3"/>
    <w:rsid w:val="00C631C3"/>
    <w:rsid w:val="00C64DE9"/>
    <w:rsid w:val="00C70028"/>
    <w:rsid w:val="00C71085"/>
    <w:rsid w:val="00C716FA"/>
    <w:rsid w:val="00C73E06"/>
    <w:rsid w:val="00C7499B"/>
    <w:rsid w:val="00C75394"/>
    <w:rsid w:val="00C76202"/>
    <w:rsid w:val="00C766F0"/>
    <w:rsid w:val="00C76882"/>
    <w:rsid w:val="00C77157"/>
    <w:rsid w:val="00C77238"/>
    <w:rsid w:val="00C77324"/>
    <w:rsid w:val="00C775D4"/>
    <w:rsid w:val="00C77FCF"/>
    <w:rsid w:val="00C80B6C"/>
    <w:rsid w:val="00C818DC"/>
    <w:rsid w:val="00C81C4E"/>
    <w:rsid w:val="00C82CEE"/>
    <w:rsid w:val="00C82FE4"/>
    <w:rsid w:val="00C83286"/>
    <w:rsid w:val="00C83395"/>
    <w:rsid w:val="00C833E6"/>
    <w:rsid w:val="00C84015"/>
    <w:rsid w:val="00C84DD1"/>
    <w:rsid w:val="00C85BCA"/>
    <w:rsid w:val="00C8673A"/>
    <w:rsid w:val="00C8678C"/>
    <w:rsid w:val="00C87521"/>
    <w:rsid w:val="00C87692"/>
    <w:rsid w:val="00C876D2"/>
    <w:rsid w:val="00C87A32"/>
    <w:rsid w:val="00C87E7B"/>
    <w:rsid w:val="00C87F49"/>
    <w:rsid w:val="00C90BE4"/>
    <w:rsid w:val="00C912AC"/>
    <w:rsid w:val="00C914CD"/>
    <w:rsid w:val="00C9163E"/>
    <w:rsid w:val="00C91FB4"/>
    <w:rsid w:val="00C920DD"/>
    <w:rsid w:val="00C92A2C"/>
    <w:rsid w:val="00C93840"/>
    <w:rsid w:val="00C93D3B"/>
    <w:rsid w:val="00C941A3"/>
    <w:rsid w:val="00C948CA"/>
    <w:rsid w:val="00C94C1B"/>
    <w:rsid w:val="00C95498"/>
    <w:rsid w:val="00C954BA"/>
    <w:rsid w:val="00C96E68"/>
    <w:rsid w:val="00C96F81"/>
    <w:rsid w:val="00C9738C"/>
    <w:rsid w:val="00C97851"/>
    <w:rsid w:val="00CA2269"/>
    <w:rsid w:val="00CA3219"/>
    <w:rsid w:val="00CA3674"/>
    <w:rsid w:val="00CA3F71"/>
    <w:rsid w:val="00CA4743"/>
    <w:rsid w:val="00CA4E7C"/>
    <w:rsid w:val="00CA522C"/>
    <w:rsid w:val="00CA5AE2"/>
    <w:rsid w:val="00CA5C4A"/>
    <w:rsid w:val="00CA671A"/>
    <w:rsid w:val="00CA71E8"/>
    <w:rsid w:val="00CA73F8"/>
    <w:rsid w:val="00CB009B"/>
    <w:rsid w:val="00CB0F34"/>
    <w:rsid w:val="00CB0FED"/>
    <w:rsid w:val="00CB1075"/>
    <w:rsid w:val="00CB187C"/>
    <w:rsid w:val="00CB193D"/>
    <w:rsid w:val="00CB2AB2"/>
    <w:rsid w:val="00CB31EF"/>
    <w:rsid w:val="00CB3221"/>
    <w:rsid w:val="00CB3380"/>
    <w:rsid w:val="00CB535A"/>
    <w:rsid w:val="00CB53C2"/>
    <w:rsid w:val="00CB54D2"/>
    <w:rsid w:val="00CB6094"/>
    <w:rsid w:val="00CB62DD"/>
    <w:rsid w:val="00CB6412"/>
    <w:rsid w:val="00CB7091"/>
    <w:rsid w:val="00CC00E3"/>
    <w:rsid w:val="00CC07BC"/>
    <w:rsid w:val="00CC1641"/>
    <w:rsid w:val="00CC243A"/>
    <w:rsid w:val="00CC2445"/>
    <w:rsid w:val="00CC2C50"/>
    <w:rsid w:val="00CC2ECB"/>
    <w:rsid w:val="00CC39D2"/>
    <w:rsid w:val="00CC4E7A"/>
    <w:rsid w:val="00CC6084"/>
    <w:rsid w:val="00CC6AB2"/>
    <w:rsid w:val="00CC6E00"/>
    <w:rsid w:val="00CD0E56"/>
    <w:rsid w:val="00CD1947"/>
    <w:rsid w:val="00CD29C9"/>
    <w:rsid w:val="00CD2B0C"/>
    <w:rsid w:val="00CD33DA"/>
    <w:rsid w:val="00CD33F7"/>
    <w:rsid w:val="00CD4C4A"/>
    <w:rsid w:val="00CD4E1A"/>
    <w:rsid w:val="00CD527A"/>
    <w:rsid w:val="00CD65D0"/>
    <w:rsid w:val="00CD7C4D"/>
    <w:rsid w:val="00CD7E35"/>
    <w:rsid w:val="00CE12CA"/>
    <w:rsid w:val="00CE1CE1"/>
    <w:rsid w:val="00CE30AD"/>
    <w:rsid w:val="00CE40BB"/>
    <w:rsid w:val="00CE46C1"/>
    <w:rsid w:val="00CE4C0A"/>
    <w:rsid w:val="00CE4D04"/>
    <w:rsid w:val="00CE5292"/>
    <w:rsid w:val="00CE5B9B"/>
    <w:rsid w:val="00CE6568"/>
    <w:rsid w:val="00CE77CC"/>
    <w:rsid w:val="00CE7F21"/>
    <w:rsid w:val="00CF0209"/>
    <w:rsid w:val="00CF03F6"/>
    <w:rsid w:val="00CF04D6"/>
    <w:rsid w:val="00CF0628"/>
    <w:rsid w:val="00CF10A2"/>
    <w:rsid w:val="00CF14C4"/>
    <w:rsid w:val="00CF2A9F"/>
    <w:rsid w:val="00CF2C2A"/>
    <w:rsid w:val="00CF337E"/>
    <w:rsid w:val="00CF3B4C"/>
    <w:rsid w:val="00CF461F"/>
    <w:rsid w:val="00CF47D6"/>
    <w:rsid w:val="00CF5389"/>
    <w:rsid w:val="00CF7071"/>
    <w:rsid w:val="00CF731F"/>
    <w:rsid w:val="00CF7746"/>
    <w:rsid w:val="00D021E1"/>
    <w:rsid w:val="00D03C2B"/>
    <w:rsid w:val="00D04C4D"/>
    <w:rsid w:val="00D05BEE"/>
    <w:rsid w:val="00D05E09"/>
    <w:rsid w:val="00D06CAD"/>
    <w:rsid w:val="00D06D20"/>
    <w:rsid w:val="00D073BC"/>
    <w:rsid w:val="00D1004E"/>
    <w:rsid w:val="00D10251"/>
    <w:rsid w:val="00D113C8"/>
    <w:rsid w:val="00D116F5"/>
    <w:rsid w:val="00D11E04"/>
    <w:rsid w:val="00D11E27"/>
    <w:rsid w:val="00D11FEF"/>
    <w:rsid w:val="00D13429"/>
    <w:rsid w:val="00D13AC5"/>
    <w:rsid w:val="00D14B34"/>
    <w:rsid w:val="00D150A7"/>
    <w:rsid w:val="00D159A5"/>
    <w:rsid w:val="00D1655F"/>
    <w:rsid w:val="00D16DF5"/>
    <w:rsid w:val="00D1771C"/>
    <w:rsid w:val="00D17972"/>
    <w:rsid w:val="00D202AD"/>
    <w:rsid w:val="00D20CFF"/>
    <w:rsid w:val="00D22C1A"/>
    <w:rsid w:val="00D23B94"/>
    <w:rsid w:val="00D24AD1"/>
    <w:rsid w:val="00D25B83"/>
    <w:rsid w:val="00D25BE4"/>
    <w:rsid w:val="00D2619F"/>
    <w:rsid w:val="00D279B3"/>
    <w:rsid w:val="00D304C7"/>
    <w:rsid w:val="00D30A66"/>
    <w:rsid w:val="00D30F4B"/>
    <w:rsid w:val="00D31349"/>
    <w:rsid w:val="00D317CE"/>
    <w:rsid w:val="00D328DC"/>
    <w:rsid w:val="00D3315A"/>
    <w:rsid w:val="00D33359"/>
    <w:rsid w:val="00D335C1"/>
    <w:rsid w:val="00D34019"/>
    <w:rsid w:val="00D3521F"/>
    <w:rsid w:val="00D35787"/>
    <w:rsid w:val="00D35A16"/>
    <w:rsid w:val="00D3644B"/>
    <w:rsid w:val="00D36BB1"/>
    <w:rsid w:val="00D3702D"/>
    <w:rsid w:val="00D37317"/>
    <w:rsid w:val="00D403B8"/>
    <w:rsid w:val="00D405A0"/>
    <w:rsid w:val="00D4102F"/>
    <w:rsid w:val="00D42C67"/>
    <w:rsid w:val="00D43299"/>
    <w:rsid w:val="00D456FB"/>
    <w:rsid w:val="00D4580D"/>
    <w:rsid w:val="00D459AA"/>
    <w:rsid w:val="00D462EC"/>
    <w:rsid w:val="00D4657D"/>
    <w:rsid w:val="00D4768E"/>
    <w:rsid w:val="00D47802"/>
    <w:rsid w:val="00D50E2E"/>
    <w:rsid w:val="00D51EA8"/>
    <w:rsid w:val="00D51FA9"/>
    <w:rsid w:val="00D52824"/>
    <w:rsid w:val="00D53CA7"/>
    <w:rsid w:val="00D541C9"/>
    <w:rsid w:val="00D5560B"/>
    <w:rsid w:val="00D563C3"/>
    <w:rsid w:val="00D5693C"/>
    <w:rsid w:val="00D600B1"/>
    <w:rsid w:val="00D60242"/>
    <w:rsid w:val="00D606CE"/>
    <w:rsid w:val="00D6079A"/>
    <w:rsid w:val="00D61B35"/>
    <w:rsid w:val="00D61E51"/>
    <w:rsid w:val="00D62222"/>
    <w:rsid w:val="00D63394"/>
    <w:rsid w:val="00D64455"/>
    <w:rsid w:val="00D64B9F"/>
    <w:rsid w:val="00D655F9"/>
    <w:rsid w:val="00D6661B"/>
    <w:rsid w:val="00D6697B"/>
    <w:rsid w:val="00D67A3E"/>
    <w:rsid w:val="00D711FF"/>
    <w:rsid w:val="00D71B9C"/>
    <w:rsid w:val="00D73096"/>
    <w:rsid w:val="00D73A3F"/>
    <w:rsid w:val="00D73FDC"/>
    <w:rsid w:val="00D7541A"/>
    <w:rsid w:val="00D756B5"/>
    <w:rsid w:val="00D7574B"/>
    <w:rsid w:val="00D76AD1"/>
    <w:rsid w:val="00D77054"/>
    <w:rsid w:val="00D8085C"/>
    <w:rsid w:val="00D81FBB"/>
    <w:rsid w:val="00D81FEC"/>
    <w:rsid w:val="00D82FD4"/>
    <w:rsid w:val="00D83998"/>
    <w:rsid w:val="00D84D97"/>
    <w:rsid w:val="00D8507A"/>
    <w:rsid w:val="00D85179"/>
    <w:rsid w:val="00D868CE"/>
    <w:rsid w:val="00D87AB3"/>
    <w:rsid w:val="00D905FC"/>
    <w:rsid w:val="00D911F7"/>
    <w:rsid w:val="00D91E14"/>
    <w:rsid w:val="00D930AE"/>
    <w:rsid w:val="00D94A40"/>
    <w:rsid w:val="00D969FF"/>
    <w:rsid w:val="00D97658"/>
    <w:rsid w:val="00D978AA"/>
    <w:rsid w:val="00DA0DAF"/>
    <w:rsid w:val="00DA0DCF"/>
    <w:rsid w:val="00DA10FA"/>
    <w:rsid w:val="00DA149B"/>
    <w:rsid w:val="00DA2A78"/>
    <w:rsid w:val="00DA2B43"/>
    <w:rsid w:val="00DA2BB3"/>
    <w:rsid w:val="00DA3AF1"/>
    <w:rsid w:val="00DA3B07"/>
    <w:rsid w:val="00DA41CD"/>
    <w:rsid w:val="00DA43A0"/>
    <w:rsid w:val="00DA4A02"/>
    <w:rsid w:val="00DA5C86"/>
    <w:rsid w:val="00DA63D9"/>
    <w:rsid w:val="00DA6AE5"/>
    <w:rsid w:val="00DA7331"/>
    <w:rsid w:val="00DA73EE"/>
    <w:rsid w:val="00DA771D"/>
    <w:rsid w:val="00DA7EB4"/>
    <w:rsid w:val="00DB0BF0"/>
    <w:rsid w:val="00DB1347"/>
    <w:rsid w:val="00DB2CFE"/>
    <w:rsid w:val="00DB305F"/>
    <w:rsid w:val="00DB36F2"/>
    <w:rsid w:val="00DB39CE"/>
    <w:rsid w:val="00DB53B4"/>
    <w:rsid w:val="00DB58AB"/>
    <w:rsid w:val="00DB5B53"/>
    <w:rsid w:val="00DB66D9"/>
    <w:rsid w:val="00DB692E"/>
    <w:rsid w:val="00DB6FBA"/>
    <w:rsid w:val="00DC026E"/>
    <w:rsid w:val="00DC0F05"/>
    <w:rsid w:val="00DC1AED"/>
    <w:rsid w:val="00DC365B"/>
    <w:rsid w:val="00DC449E"/>
    <w:rsid w:val="00DC462F"/>
    <w:rsid w:val="00DC48F4"/>
    <w:rsid w:val="00DC51A7"/>
    <w:rsid w:val="00DC6895"/>
    <w:rsid w:val="00DC755A"/>
    <w:rsid w:val="00DD078A"/>
    <w:rsid w:val="00DD13F3"/>
    <w:rsid w:val="00DD1BB4"/>
    <w:rsid w:val="00DD1D38"/>
    <w:rsid w:val="00DD2698"/>
    <w:rsid w:val="00DD35F9"/>
    <w:rsid w:val="00DD3B2F"/>
    <w:rsid w:val="00DD3D94"/>
    <w:rsid w:val="00DD42D9"/>
    <w:rsid w:val="00DD478B"/>
    <w:rsid w:val="00DD56BE"/>
    <w:rsid w:val="00DD5EE2"/>
    <w:rsid w:val="00DD6065"/>
    <w:rsid w:val="00DD6117"/>
    <w:rsid w:val="00DE188C"/>
    <w:rsid w:val="00DE1E56"/>
    <w:rsid w:val="00DE2E09"/>
    <w:rsid w:val="00DE302D"/>
    <w:rsid w:val="00DE3573"/>
    <w:rsid w:val="00DE510B"/>
    <w:rsid w:val="00DE56E8"/>
    <w:rsid w:val="00DE750B"/>
    <w:rsid w:val="00DE782B"/>
    <w:rsid w:val="00DF058C"/>
    <w:rsid w:val="00DF1645"/>
    <w:rsid w:val="00DF2104"/>
    <w:rsid w:val="00DF486F"/>
    <w:rsid w:val="00DF5469"/>
    <w:rsid w:val="00DF6871"/>
    <w:rsid w:val="00DF6E81"/>
    <w:rsid w:val="00DF7095"/>
    <w:rsid w:val="00DF77CA"/>
    <w:rsid w:val="00DF7836"/>
    <w:rsid w:val="00DF791E"/>
    <w:rsid w:val="00DF793C"/>
    <w:rsid w:val="00E005DB"/>
    <w:rsid w:val="00E01C03"/>
    <w:rsid w:val="00E022E7"/>
    <w:rsid w:val="00E04A23"/>
    <w:rsid w:val="00E0500B"/>
    <w:rsid w:val="00E0788D"/>
    <w:rsid w:val="00E109FB"/>
    <w:rsid w:val="00E10E24"/>
    <w:rsid w:val="00E10FAF"/>
    <w:rsid w:val="00E121D2"/>
    <w:rsid w:val="00E12B15"/>
    <w:rsid w:val="00E12D03"/>
    <w:rsid w:val="00E141AE"/>
    <w:rsid w:val="00E143F7"/>
    <w:rsid w:val="00E14FF9"/>
    <w:rsid w:val="00E20E1D"/>
    <w:rsid w:val="00E21484"/>
    <w:rsid w:val="00E214E6"/>
    <w:rsid w:val="00E2152A"/>
    <w:rsid w:val="00E21831"/>
    <w:rsid w:val="00E21E29"/>
    <w:rsid w:val="00E2248F"/>
    <w:rsid w:val="00E22BB2"/>
    <w:rsid w:val="00E23069"/>
    <w:rsid w:val="00E23EC7"/>
    <w:rsid w:val="00E24107"/>
    <w:rsid w:val="00E245FE"/>
    <w:rsid w:val="00E246CD"/>
    <w:rsid w:val="00E26901"/>
    <w:rsid w:val="00E2739D"/>
    <w:rsid w:val="00E27CE5"/>
    <w:rsid w:val="00E27DF0"/>
    <w:rsid w:val="00E309CD"/>
    <w:rsid w:val="00E3183D"/>
    <w:rsid w:val="00E31DF7"/>
    <w:rsid w:val="00E3420F"/>
    <w:rsid w:val="00E3472C"/>
    <w:rsid w:val="00E348FC"/>
    <w:rsid w:val="00E3530C"/>
    <w:rsid w:val="00E3544B"/>
    <w:rsid w:val="00E36583"/>
    <w:rsid w:val="00E36F8C"/>
    <w:rsid w:val="00E3774A"/>
    <w:rsid w:val="00E408EA"/>
    <w:rsid w:val="00E41DD9"/>
    <w:rsid w:val="00E42BD2"/>
    <w:rsid w:val="00E4359C"/>
    <w:rsid w:val="00E43ED5"/>
    <w:rsid w:val="00E44133"/>
    <w:rsid w:val="00E4472C"/>
    <w:rsid w:val="00E4521F"/>
    <w:rsid w:val="00E45E28"/>
    <w:rsid w:val="00E45F40"/>
    <w:rsid w:val="00E46C81"/>
    <w:rsid w:val="00E47E1F"/>
    <w:rsid w:val="00E47E47"/>
    <w:rsid w:val="00E50988"/>
    <w:rsid w:val="00E5382D"/>
    <w:rsid w:val="00E538F0"/>
    <w:rsid w:val="00E53A44"/>
    <w:rsid w:val="00E53C4E"/>
    <w:rsid w:val="00E540EF"/>
    <w:rsid w:val="00E543B3"/>
    <w:rsid w:val="00E544A6"/>
    <w:rsid w:val="00E544AF"/>
    <w:rsid w:val="00E556D3"/>
    <w:rsid w:val="00E5654E"/>
    <w:rsid w:val="00E57983"/>
    <w:rsid w:val="00E57E96"/>
    <w:rsid w:val="00E60492"/>
    <w:rsid w:val="00E631BA"/>
    <w:rsid w:val="00E63445"/>
    <w:rsid w:val="00E640A9"/>
    <w:rsid w:val="00E643B5"/>
    <w:rsid w:val="00E64C82"/>
    <w:rsid w:val="00E64EAD"/>
    <w:rsid w:val="00E65FBE"/>
    <w:rsid w:val="00E66BDA"/>
    <w:rsid w:val="00E66D4A"/>
    <w:rsid w:val="00E672F1"/>
    <w:rsid w:val="00E67C5D"/>
    <w:rsid w:val="00E702E7"/>
    <w:rsid w:val="00E71697"/>
    <w:rsid w:val="00E717E1"/>
    <w:rsid w:val="00E71F88"/>
    <w:rsid w:val="00E7294A"/>
    <w:rsid w:val="00E73BB9"/>
    <w:rsid w:val="00E741F9"/>
    <w:rsid w:val="00E74C6C"/>
    <w:rsid w:val="00E75BC9"/>
    <w:rsid w:val="00E766BF"/>
    <w:rsid w:val="00E76A00"/>
    <w:rsid w:val="00E77382"/>
    <w:rsid w:val="00E77712"/>
    <w:rsid w:val="00E80179"/>
    <w:rsid w:val="00E804F1"/>
    <w:rsid w:val="00E807AD"/>
    <w:rsid w:val="00E8142C"/>
    <w:rsid w:val="00E81740"/>
    <w:rsid w:val="00E820E0"/>
    <w:rsid w:val="00E82311"/>
    <w:rsid w:val="00E8244B"/>
    <w:rsid w:val="00E829D3"/>
    <w:rsid w:val="00E83E48"/>
    <w:rsid w:val="00E8423C"/>
    <w:rsid w:val="00E84284"/>
    <w:rsid w:val="00E86B9A"/>
    <w:rsid w:val="00E8753A"/>
    <w:rsid w:val="00E875D0"/>
    <w:rsid w:val="00E902C1"/>
    <w:rsid w:val="00E90377"/>
    <w:rsid w:val="00E903DF"/>
    <w:rsid w:val="00E90D91"/>
    <w:rsid w:val="00E90EC1"/>
    <w:rsid w:val="00E916F0"/>
    <w:rsid w:val="00E92AD5"/>
    <w:rsid w:val="00E933EA"/>
    <w:rsid w:val="00E9384F"/>
    <w:rsid w:val="00E9396D"/>
    <w:rsid w:val="00E94207"/>
    <w:rsid w:val="00E949F3"/>
    <w:rsid w:val="00E952E5"/>
    <w:rsid w:val="00E96037"/>
    <w:rsid w:val="00E97840"/>
    <w:rsid w:val="00E97D15"/>
    <w:rsid w:val="00EA02E5"/>
    <w:rsid w:val="00EA0A62"/>
    <w:rsid w:val="00EA0B76"/>
    <w:rsid w:val="00EA11B4"/>
    <w:rsid w:val="00EA1E0C"/>
    <w:rsid w:val="00EA384F"/>
    <w:rsid w:val="00EA3A23"/>
    <w:rsid w:val="00EA3EF0"/>
    <w:rsid w:val="00EA4282"/>
    <w:rsid w:val="00EA457D"/>
    <w:rsid w:val="00EA4FC3"/>
    <w:rsid w:val="00EA5212"/>
    <w:rsid w:val="00EA52C0"/>
    <w:rsid w:val="00EA5B30"/>
    <w:rsid w:val="00EA6666"/>
    <w:rsid w:val="00EA6AF2"/>
    <w:rsid w:val="00EB1AF8"/>
    <w:rsid w:val="00EB1FB6"/>
    <w:rsid w:val="00EB1FDD"/>
    <w:rsid w:val="00EB31D4"/>
    <w:rsid w:val="00EB3C8D"/>
    <w:rsid w:val="00EB3E32"/>
    <w:rsid w:val="00EB4360"/>
    <w:rsid w:val="00EB44F1"/>
    <w:rsid w:val="00EB5C99"/>
    <w:rsid w:val="00EB6585"/>
    <w:rsid w:val="00EB685B"/>
    <w:rsid w:val="00EB76F5"/>
    <w:rsid w:val="00EB7BBC"/>
    <w:rsid w:val="00EB7E17"/>
    <w:rsid w:val="00EC0673"/>
    <w:rsid w:val="00EC07EB"/>
    <w:rsid w:val="00EC17C7"/>
    <w:rsid w:val="00EC2282"/>
    <w:rsid w:val="00EC247E"/>
    <w:rsid w:val="00EC2A9D"/>
    <w:rsid w:val="00EC2E34"/>
    <w:rsid w:val="00EC32DB"/>
    <w:rsid w:val="00EC3597"/>
    <w:rsid w:val="00EC3C5E"/>
    <w:rsid w:val="00EC3F27"/>
    <w:rsid w:val="00EC52D7"/>
    <w:rsid w:val="00EC595D"/>
    <w:rsid w:val="00EC6611"/>
    <w:rsid w:val="00EC6923"/>
    <w:rsid w:val="00EC69F5"/>
    <w:rsid w:val="00EC6BCB"/>
    <w:rsid w:val="00EC7209"/>
    <w:rsid w:val="00EC776D"/>
    <w:rsid w:val="00ED1698"/>
    <w:rsid w:val="00ED17BB"/>
    <w:rsid w:val="00ED4C0C"/>
    <w:rsid w:val="00ED637C"/>
    <w:rsid w:val="00ED6CB9"/>
    <w:rsid w:val="00ED7130"/>
    <w:rsid w:val="00EE07CE"/>
    <w:rsid w:val="00EE2A46"/>
    <w:rsid w:val="00EE2C5B"/>
    <w:rsid w:val="00EE5DDD"/>
    <w:rsid w:val="00EE626A"/>
    <w:rsid w:val="00EE632B"/>
    <w:rsid w:val="00EE6E60"/>
    <w:rsid w:val="00EE6EA2"/>
    <w:rsid w:val="00EE7E53"/>
    <w:rsid w:val="00EF0912"/>
    <w:rsid w:val="00EF0DBF"/>
    <w:rsid w:val="00EF0E42"/>
    <w:rsid w:val="00EF172A"/>
    <w:rsid w:val="00EF21D5"/>
    <w:rsid w:val="00EF2FF5"/>
    <w:rsid w:val="00EF3E29"/>
    <w:rsid w:val="00EF5AE1"/>
    <w:rsid w:val="00EF5C76"/>
    <w:rsid w:val="00EF5E26"/>
    <w:rsid w:val="00F00058"/>
    <w:rsid w:val="00F01207"/>
    <w:rsid w:val="00F01928"/>
    <w:rsid w:val="00F03103"/>
    <w:rsid w:val="00F039A9"/>
    <w:rsid w:val="00F05062"/>
    <w:rsid w:val="00F0522A"/>
    <w:rsid w:val="00F0544C"/>
    <w:rsid w:val="00F05908"/>
    <w:rsid w:val="00F0643C"/>
    <w:rsid w:val="00F068DC"/>
    <w:rsid w:val="00F07680"/>
    <w:rsid w:val="00F07851"/>
    <w:rsid w:val="00F10EA1"/>
    <w:rsid w:val="00F1126F"/>
    <w:rsid w:val="00F11290"/>
    <w:rsid w:val="00F114BF"/>
    <w:rsid w:val="00F116B2"/>
    <w:rsid w:val="00F11932"/>
    <w:rsid w:val="00F12AC5"/>
    <w:rsid w:val="00F12BD3"/>
    <w:rsid w:val="00F1312E"/>
    <w:rsid w:val="00F13D78"/>
    <w:rsid w:val="00F15AE2"/>
    <w:rsid w:val="00F15E01"/>
    <w:rsid w:val="00F16155"/>
    <w:rsid w:val="00F17769"/>
    <w:rsid w:val="00F201A7"/>
    <w:rsid w:val="00F202D1"/>
    <w:rsid w:val="00F20E6E"/>
    <w:rsid w:val="00F234FC"/>
    <w:rsid w:val="00F23C9D"/>
    <w:rsid w:val="00F241F6"/>
    <w:rsid w:val="00F24C59"/>
    <w:rsid w:val="00F25A97"/>
    <w:rsid w:val="00F270E6"/>
    <w:rsid w:val="00F2722C"/>
    <w:rsid w:val="00F27DCE"/>
    <w:rsid w:val="00F312B7"/>
    <w:rsid w:val="00F312F3"/>
    <w:rsid w:val="00F322FC"/>
    <w:rsid w:val="00F32D68"/>
    <w:rsid w:val="00F346FC"/>
    <w:rsid w:val="00F34938"/>
    <w:rsid w:val="00F34F08"/>
    <w:rsid w:val="00F353F0"/>
    <w:rsid w:val="00F36DFC"/>
    <w:rsid w:val="00F36F78"/>
    <w:rsid w:val="00F404D7"/>
    <w:rsid w:val="00F40615"/>
    <w:rsid w:val="00F409FA"/>
    <w:rsid w:val="00F40C46"/>
    <w:rsid w:val="00F42561"/>
    <w:rsid w:val="00F42CC0"/>
    <w:rsid w:val="00F42F94"/>
    <w:rsid w:val="00F4460A"/>
    <w:rsid w:val="00F45638"/>
    <w:rsid w:val="00F464F2"/>
    <w:rsid w:val="00F46615"/>
    <w:rsid w:val="00F46769"/>
    <w:rsid w:val="00F46AEE"/>
    <w:rsid w:val="00F50760"/>
    <w:rsid w:val="00F51310"/>
    <w:rsid w:val="00F524CB"/>
    <w:rsid w:val="00F52A4A"/>
    <w:rsid w:val="00F53FE9"/>
    <w:rsid w:val="00F541C9"/>
    <w:rsid w:val="00F55064"/>
    <w:rsid w:val="00F5575A"/>
    <w:rsid w:val="00F557F8"/>
    <w:rsid w:val="00F5597A"/>
    <w:rsid w:val="00F55C0A"/>
    <w:rsid w:val="00F56BB6"/>
    <w:rsid w:val="00F6018C"/>
    <w:rsid w:val="00F6018F"/>
    <w:rsid w:val="00F61AAD"/>
    <w:rsid w:val="00F61FCE"/>
    <w:rsid w:val="00F62C2F"/>
    <w:rsid w:val="00F6369C"/>
    <w:rsid w:val="00F63A6E"/>
    <w:rsid w:val="00F65248"/>
    <w:rsid w:val="00F65DF9"/>
    <w:rsid w:val="00F668D4"/>
    <w:rsid w:val="00F66CF7"/>
    <w:rsid w:val="00F671FE"/>
    <w:rsid w:val="00F70B49"/>
    <w:rsid w:val="00F70C56"/>
    <w:rsid w:val="00F710D5"/>
    <w:rsid w:val="00F712EB"/>
    <w:rsid w:val="00F714BF"/>
    <w:rsid w:val="00F72511"/>
    <w:rsid w:val="00F72856"/>
    <w:rsid w:val="00F73147"/>
    <w:rsid w:val="00F738D1"/>
    <w:rsid w:val="00F73A7D"/>
    <w:rsid w:val="00F760A7"/>
    <w:rsid w:val="00F7671E"/>
    <w:rsid w:val="00F76760"/>
    <w:rsid w:val="00F773C7"/>
    <w:rsid w:val="00F77932"/>
    <w:rsid w:val="00F81040"/>
    <w:rsid w:val="00F81C42"/>
    <w:rsid w:val="00F82650"/>
    <w:rsid w:val="00F84181"/>
    <w:rsid w:val="00F84BA1"/>
    <w:rsid w:val="00F84CAE"/>
    <w:rsid w:val="00F852C2"/>
    <w:rsid w:val="00F8545F"/>
    <w:rsid w:val="00F86E5D"/>
    <w:rsid w:val="00F90274"/>
    <w:rsid w:val="00F915AF"/>
    <w:rsid w:val="00F91617"/>
    <w:rsid w:val="00F916CF"/>
    <w:rsid w:val="00F92B57"/>
    <w:rsid w:val="00F93863"/>
    <w:rsid w:val="00F9548C"/>
    <w:rsid w:val="00F95D81"/>
    <w:rsid w:val="00F96092"/>
    <w:rsid w:val="00F9622F"/>
    <w:rsid w:val="00F96A56"/>
    <w:rsid w:val="00F971A5"/>
    <w:rsid w:val="00F9776E"/>
    <w:rsid w:val="00FA01B0"/>
    <w:rsid w:val="00FA0293"/>
    <w:rsid w:val="00FA046B"/>
    <w:rsid w:val="00FA0554"/>
    <w:rsid w:val="00FA1BE8"/>
    <w:rsid w:val="00FA2986"/>
    <w:rsid w:val="00FA2B84"/>
    <w:rsid w:val="00FA38F2"/>
    <w:rsid w:val="00FA3A3E"/>
    <w:rsid w:val="00FA41DB"/>
    <w:rsid w:val="00FA4FCE"/>
    <w:rsid w:val="00FA5C09"/>
    <w:rsid w:val="00FB02BB"/>
    <w:rsid w:val="00FB0383"/>
    <w:rsid w:val="00FB1CAB"/>
    <w:rsid w:val="00FB21E1"/>
    <w:rsid w:val="00FB3872"/>
    <w:rsid w:val="00FB5236"/>
    <w:rsid w:val="00FB5EE9"/>
    <w:rsid w:val="00FB5F51"/>
    <w:rsid w:val="00FB65B4"/>
    <w:rsid w:val="00FB6CA7"/>
    <w:rsid w:val="00FB6EAF"/>
    <w:rsid w:val="00FB7311"/>
    <w:rsid w:val="00FB7561"/>
    <w:rsid w:val="00FC0147"/>
    <w:rsid w:val="00FC07B9"/>
    <w:rsid w:val="00FC0D7F"/>
    <w:rsid w:val="00FC0F18"/>
    <w:rsid w:val="00FC124C"/>
    <w:rsid w:val="00FC171D"/>
    <w:rsid w:val="00FC1996"/>
    <w:rsid w:val="00FC1A83"/>
    <w:rsid w:val="00FC1C18"/>
    <w:rsid w:val="00FC1CD8"/>
    <w:rsid w:val="00FC336E"/>
    <w:rsid w:val="00FC3622"/>
    <w:rsid w:val="00FC3E5B"/>
    <w:rsid w:val="00FC40A0"/>
    <w:rsid w:val="00FC4110"/>
    <w:rsid w:val="00FC43B6"/>
    <w:rsid w:val="00FC43CC"/>
    <w:rsid w:val="00FC6CC6"/>
    <w:rsid w:val="00FD01CA"/>
    <w:rsid w:val="00FD0ABB"/>
    <w:rsid w:val="00FD0DE2"/>
    <w:rsid w:val="00FD23A1"/>
    <w:rsid w:val="00FD2C78"/>
    <w:rsid w:val="00FD38F1"/>
    <w:rsid w:val="00FD3ED8"/>
    <w:rsid w:val="00FD42CD"/>
    <w:rsid w:val="00FD5EF1"/>
    <w:rsid w:val="00FD6AF3"/>
    <w:rsid w:val="00FD6BB8"/>
    <w:rsid w:val="00FD7C89"/>
    <w:rsid w:val="00FD7DD5"/>
    <w:rsid w:val="00FE05FF"/>
    <w:rsid w:val="00FE096D"/>
    <w:rsid w:val="00FE0A6F"/>
    <w:rsid w:val="00FE1A6F"/>
    <w:rsid w:val="00FE2426"/>
    <w:rsid w:val="00FE2B22"/>
    <w:rsid w:val="00FE37D6"/>
    <w:rsid w:val="00FE3D1F"/>
    <w:rsid w:val="00FE3E99"/>
    <w:rsid w:val="00FE4912"/>
    <w:rsid w:val="00FE5050"/>
    <w:rsid w:val="00FE56EC"/>
    <w:rsid w:val="00FE5E1B"/>
    <w:rsid w:val="00FE7680"/>
    <w:rsid w:val="00FF057A"/>
    <w:rsid w:val="00FF1673"/>
    <w:rsid w:val="00FF216A"/>
    <w:rsid w:val="00FF2594"/>
    <w:rsid w:val="00FF2713"/>
    <w:rsid w:val="00FF3365"/>
    <w:rsid w:val="00FF38DC"/>
    <w:rsid w:val="00FF3D3C"/>
    <w:rsid w:val="00FF5FA1"/>
    <w:rsid w:val="00FF6176"/>
    <w:rsid w:val="00FF64D6"/>
    <w:rsid w:val="00FF718F"/>
    <w:rsid w:val="00FF78A9"/>
    <w:rsid w:val="00FF7B8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352416"/>
  <w15:docId w15:val="{EBCEB3E1-193E-4221-A12D-26D4DC3B1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E5B"/>
    <w:rPr>
      <w:sz w:val="24"/>
      <w:szCs w:val="24"/>
    </w:rPr>
  </w:style>
  <w:style w:type="paragraph" w:styleId="Ttulo1">
    <w:name w:val="heading 1"/>
    <w:basedOn w:val="Normal"/>
    <w:next w:val="Normal"/>
    <w:qFormat/>
    <w:rsid w:val="006D58F3"/>
    <w:pPr>
      <w:keepNext/>
      <w:jc w:val="center"/>
      <w:outlineLvl w:val="0"/>
    </w:pPr>
    <w:rPr>
      <w:rFonts w:ascii="Arial" w:hAnsi="Arial"/>
      <w:u w:val="single"/>
    </w:rPr>
  </w:style>
  <w:style w:type="paragraph" w:styleId="Ttulo2">
    <w:name w:val="heading 2"/>
    <w:basedOn w:val="Normal"/>
    <w:next w:val="Normal"/>
    <w:link w:val="Ttulo2Char"/>
    <w:qFormat/>
    <w:rsid w:val="006D58F3"/>
    <w:pPr>
      <w:keepNext/>
      <w:jc w:val="center"/>
      <w:outlineLvl w:val="1"/>
    </w:pPr>
    <w:rPr>
      <w:rFonts w:ascii="Arial" w:eastAsia="Arial Unicode MS" w:hAnsi="Arial" w:cs="Arial"/>
      <w:b/>
      <w:bCs/>
    </w:rPr>
  </w:style>
  <w:style w:type="paragraph" w:styleId="Ttulo3">
    <w:name w:val="heading 3"/>
    <w:basedOn w:val="Normal"/>
    <w:next w:val="Normal"/>
    <w:link w:val="Ttulo3Char"/>
    <w:qFormat/>
    <w:rsid w:val="006D58F3"/>
    <w:pPr>
      <w:keepNext/>
      <w:tabs>
        <w:tab w:val="left" w:pos="720"/>
      </w:tabs>
      <w:autoSpaceDE w:val="0"/>
      <w:autoSpaceDN w:val="0"/>
      <w:adjustRightInd w:val="0"/>
      <w:ind w:right="18"/>
      <w:outlineLvl w:val="2"/>
    </w:pPr>
    <w:rPr>
      <w:rFonts w:ascii="MS Sans Serif" w:hAnsi="MS Sans Serif"/>
      <w:b/>
      <w:bCs/>
      <w:color w:val="000000"/>
    </w:rPr>
  </w:style>
  <w:style w:type="paragraph" w:styleId="Ttulo4">
    <w:name w:val="heading 4"/>
    <w:basedOn w:val="Normal"/>
    <w:next w:val="Normal"/>
    <w:qFormat/>
    <w:rsid w:val="006D58F3"/>
    <w:pPr>
      <w:keepNext/>
      <w:outlineLvl w:val="3"/>
    </w:pPr>
    <w:rPr>
      <w:rFonts w:ascii="Arial" w:hAnsi="Arial" w:cs="Arial"/>
      <w:b/>
      <w:bCs/>
    </w:rPr>
  </w:style>
  <w:style w:type="paragraph" w:styleId="Ttulo5">
    <w:name w:val="heading 5"/>
    <w:basedOn w:val="Normal"/>
    <w:next w:val="Normal"/>
    <w:qFormat/>
    <w:rsid w:val="006D58F3"/>
    <w:pPr>
      <w:keepNext/>
      <w:jc w:val="both"/>
      <w:outlineLvl w:val="4"/>
    </w:pPr>
    <w:rPr>
      <w:rFonts w:ascii="Arial" w:hAnsi="Arial" w:cs="Arial"/>
      <w:b/>
      <w:bCs/>
      <w:szCs w:val="20"/>
    </w:rPr>
  </w:style>
  <w:style w:type="paragraph" w:styleId="Ttulo6">
    <w:name w:val="heading 6"/>
    <w:basedOn w:val="Normal"/>
    <w:next w:val="Normal"/>
    <w:qFormat/>
    <w:rsid w:val="006D58F3"/>
    <w:pPr>
      <w:keepNext/>
      <w:jc w:val="center"/>
      <w:outlineLvl w:val="5"/>
    </w:pPr>
    <w:rPr>
      <w:rFonts w:ascii="Arial" w:hAnsi="Arial" w:cs="Arial"/>
      <w:b/>
      <w:bCs/>
      <w:szCs w:val="20"/>
    </w:rPr>
  </w:style>
  <w:style w:type="paragraph" w:styleId="Ttulo7">
    <w:name w:val="heading 7"/>
    <w:basedOn w:val="Normal"/>
    <w:next w:val="Normal"/>
    <w:qFormat/>
    <w:rsid w:val="006D58F3"/>
    <w:pPr>
      <w:keepNext/>
      <w:ind w:left="2832"/>
      <w:jc w:val="both"/>
      <w:outlineLvl w:val="6"/>
    </w:pPr>
    <w:rPr>
      <w:rFonts w:ascii="Arial" w:hAnsi="Arial" w:cs="Arial"/>
      <w:b/>
      <w:bCs/>
      <w:sz w:val="28"/>
    </w:rPr>
  </w:style>
  <w:style w:type="paragraph" w:styleId="Ttulo8">
    <w:name w:val="heading 8"/>
    <w:basedOn w:val="Normal"/>
    <w:next w:val="Normal"/>
    <w:qFormat/>
    <w:rsid w:val="006D58F3"/>
    <w:pPr>
      <w:keepNext/>
      <w:spacing w:line="360" w:lineRule="auto"/>
      <w:jc w:val="both"/>
      <w:outlineLvl w:val="7"/>
    </w:pPr>
    <w:rPr>
      <w:rFonts w:ascii="Arial" w:hAnsi="Arial" w:cs="Arial"/>
      <w:i/>
      <w:iCs/>
      <w:lang w:val="en-US"/>
    </w:rPr>
  </w:style>
  <w:style w:type="paragraph" w:styleId="Ttulo9">
    <w:name w:val="heading 9"/>
    <w:basedOn w:val="Normal"/>
    <w:next w:val="Normal"/>
    <w:qFormat/>
    <w:rsid w:val="006D58F3"/>
    <w:pPr>
      <w:keepNext/>
      <w:spacing w:line="360" w:lineRule="auto"/>
      <w:ind w:left="360"/>
      <w:jc w:val="center"/>
      <w:outlineLvl w:val="8"/>
    </w:pPr>
    <w:rPr>
      <w:rFonts w:ascii="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6D58F3"/>
    <w:pPr>
      <w:tabs>
        <w:tab w:val="center" w:pos="4419"/>
        <w:tab w:val="right" w:pos="8838"/>
      </w:tabs>
    </w:pPr>
  </w:style>
  <w:style w:type="paragraph" w:styleId="Rodap">
    <w:name w:val="footer"/>
    <w:basedOn w:val="Normal"/>
    <w:rsid w:val="006D58F3"/>
    <w:pPr>
      <w:tabs>
        <w:tab w:val="center" w:pos="4419"/>
        <w:tab w:val="right" w:pos="8838"/>
      </w:tabs>
    </w:pPr>
  </w:style>
  <w:style w:type="paragraph" w:styleId="Recuodecorpodetexto2">
    <w:name w:val="Body Text Indent 2"/>
    <w:basedOn w:val="Normal"/>
    <w:rsid w:val="006D58F3"/>
    <w:pPr>
      <w:ind w:firstLine="720"/>
      <w:jc w:val="both"/>
    </w:pPr>
    <w:rPr>
      <w:rFonts w:ascii="Arial" w:hAnsi="Arial" w:cs="Arial"/>
    </w:rPr>
  </w:style>
  <w:style w:type="paragraph" w:styleId="Corpodetexto">
    <w:name w:val="Body Text"/>
    <w:basedOn w:val="Normal"/>
    <w:rsid w:val="006D58F3"/>
    <w:pPr>
      <w:jc w:val="both"/>
    </w:pPr>
    <w:rPr>
      <w:rFonts w:ascii="Arial" w:hAnsi="Arial" w:cs="Arial"/>
    </w:rPr>
  </w:style>
  <w:style w:type="paragraph" w:styleId="Recuodecorpodetexto">
    <w:name w:val="Body Text Indent"/>
    <w:basedOn w:val="Normal"/>
    <w:rsid w:val="006D58F3"/>
    <w:pPr>
      <w:tabs>
        <w:tab w:val="left" w:pos="8820"/>
      </w:tabs>
      <w:ind w:left="4956" w:firstLine="708"/>
      <w:jc w:val="right"/>
    </w:pPr>
  </w:style>
  <w:style w:type="paragraph" w:styleId="Corpodetexto2">
    <w:name w:val="Body Text 2"/>
    <w:basedOn w:val="Normal"/>
    <w:rsid w:val="006D58F3"/>
    <w:pPr>
      <w:jc w:val="both"/>
    </w:pPr>
    <w:rPr>
      <w:szCs w:val="20"/>
    </w:rPr>
  </w:style>
  <w:style w:type="character" w:styleId="Hyperlink">
    <w:name w:val="Hyperlink"/>
    <w:basedOn w:val="Fontepargpadro"/>
    <w:uiPriority w:val="99"/>
    <w:rsid w:val="006D58F3"/>
    <w:rPr>
      <w:color w:val="0000FF"/>
      <w:u w:val="single"/>
    </w:rPr>
  </w:style>
  <w:style w:type="character" w:styleId="HiperlinkVisitado">
    <w:name w:val="FollowedHyperlink"/>
    <w:basedOn w:val="Fontepargpadro"/>
    <w:rsid w:val="006D58F3"/>
    <w:rPr>
      <w:color w:val="800080"/>
      <w:u w:val="single"/>
    </w:rPr>
  </w:style>
  <w:style w:type="table" w:styleId="Tabelacomgrade">
    <w:name w:val="Table Grid"/>
    <w:basedOn w:val="Tabelanormal"/>
    <w:uiPriority w:val="39"/>
    <w:rsid w:val="00D2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3">
    <w:name w:val="Body Text Indent 3"/>
    <w:basedOn w:val="Normal"/>
    <w:rsid w:val="00997F97"/>
    <w:pPr>
      <w:spacing w:after="120"/>
      <w:ind w:left="283"/>
    </w:pPr>
    <w:rPr>
      <w:sz w:val="16"/>
      <w:szCs w:val="16"/>
    </w:rPr>
  </w:style>
  <w:style w:type="character" w:styleId="Refdecomentrio">
    <w:name w:val="annotation reference"/>
    <w:basedOn w:val="Fontepargpadro"/>
    <w:semiHidden/>
    <w:rsid w:val="00685D04"/>
    <w:rPr>
      <w:sz w:val="16"/>
      <w:szCs w:val="16"/>
    </w:rPr>
  </w:style>
  <w:style w:type="paragraph" w:styleId="Textodecomentrio">
    <w:name w:val="annotation text"/>
    <w:basedOn w:val="Normal"/>
    <w:semiHidden/>
    <w:rsid w:val="00685D04"/>
    <w:rPr>
      <w:sz w:val="20"/>
      <w:szCs w:val="20"/>
    </w:rPr>
  </w:style>
  <w:style w:type="paragraph" w:styleId="Assuntodocomentrio">
    <w:name w:val="annotation subject"/>
    <w:basedOn w:val="Textodecomentrio"/>
    <w:next w:val="Textodecomentrio"/>
    <w:semiHidden/>
    <w:rsid w:val="00685D04"/>
    <w:rPr>
      <w:b/>
      <w:bCs/>
    </w:rPr>
  </w:style>
  <w:style w:type="paragraph" w:styleId="Textodebalo">
    <w:name w:val="Balloon Text"/>
    <w:basedOn w:val="Normal"/>
    <w:semiHidden/>
    <w:rsid w:val="00685D04"/>
    <w:rPr>
      <w:rFonts w:ascii="Tahoma" w:hAnsi="Tahoma" w:cs="Tahoma"/>
      <w:sz w:val="16"/>
      <w:szCs w:val="16"/>
    </w:rPr>
  </w:style>
  <w:style w:type="character" w:styleId="nfase">
    <w:name w:val="Emphasis"/>
    <w:basedOn w:val="Fontepargpadro"/>
    <w:qFormat/>
    <w:rsid w:val="00843E8D"/>
    <w:rPr>
      <w:i/>
      <w:iCs/>
    </w:rPr>
  </w:style>
  <w:style w:type="character" w:customStyle="1" w:styleId="CabealhoChar">
    <w:name w:val="Cabeçalho Char"/>
    <w:basedOn w:val="Fontepargpadro"/>
    <w:link w:val="Cabealho"/>
    <w:rsid w:val="00DD478B"/>
    <w:rPr>
      <w:sz w:val="24"/>
      <w:szCs w:val="24"/>
      <w:lang w:val="pt-BR" w:eastAsia="pt-BR" w:bidi="ar-SA"/>
    </w:rPr>
  </w:style>
  <w:style w:type="character" w:styleId="Forte">
    <w:name w:val="Strong"/>
    <w:basedOn w:val="Fontepargpadro"/>
    <w:qFormat/>
    <w:rsid w:val="00C15430"/>
    <w:rPr>
      <w:b/>
      <w:bCs/>
    </w:rPr>
  </w:style>
  <w:style w:type="paragraph" w:styleId="NormalWeb">
    <w:name w:val="Normal (Web)"/>
    <w:basedOn w:val="Normal"/>
    <w:uiPriority w:val="99"/>
    <w:unhideWhenUsed/>
    <w:rsid w:val="00955A59"/>
    <w:pPr>
      <w:spacing w:before="100" w:beforeAutospacing="1" w:after="100" w:afterAutospacing="1"/>
    </w:pPr>
  </w:style>
  <w:style w:type="paragraph" w:styleId="Ttulo">
    <w:name w:val="Title"/>
    <w:basedOn w:val="Normal"/>
    <w:qFormat/>
    <w:rsid w:val="00E57E96"/>
    <w:pPr>
      <w:widowControl w:val="0"/>
      <w:spacing w:before="120" w:after="120"/>
      <w:jc w:val="center"/>
    </w:pPr>
    <w:rPr>
      <w:b/>
      <w:snapToGrid w:val="0"/>
      <w:szCs w:val="20"/>
    </w:rPr>
  </w:style>
  <w:style w:type="character" w:customStyle="1" w:styleId="apple-converted-space">
    <w:name w:val="apple-converted-space"/>
    <w:basedOn w:val="Fontepargpadro"/>
    <w:rsid w:val="00B14C5F"/>
  </w:style>
  <w:style w:type="character" w:customStyle="1" w:styleId="Ttulo2Char">
    <w:name w:val="Título 2 Char"/>
    <w:basedOn w:val="Fontepargpadro"/>
    <w:link w:val="Ttulo2"/>
    <w:rsid w:val="006A2D47"/>
    <w:rPr>
      <w:rFonts w:ascii="Arial" w:eastAsia="Arial Unicode MS" w:hAnsi="Arial" w:cs="Arial"/>
      <w:b/>
      <w:bCs/>
      <w:sz w:val="24"/>
      <w:szCs w:val="24"/>
    </w:rPr>
  </w:style>
  <w:style w:type="character" w:customStyle="1" w:styleId="Ttulo3Char">
    <w:name w:val="Título 3 Char"/>
    <w:basedOn w:val="Fontepargpadro"/>
    <w:link w:val="Ttulo3"/>
    <w:rsid w:val="006A2D47"/>
    <w:rPr>
      <w:rFonts w:ascii="MS Sans Serif" w:hAnsi="MS Sans Serif"/>
      <w:b/>
      <w:bCs/>
      <w:color w:val="000000"/>
      <w:sz w:val="24"/>
      <w:szCs w:val="24"/>
    </w:rPr>
  </w:style>
  <w:style w:type="paragraph" w:styleId="PargrafodaLista">
    <w:name w:val="List Paragraph"/>
    <w:basedOn w:val="Normal"/>
    <w:uiPriority w:val="34"/>
    <w:qFormat/>
    <w:rsid w:val="007552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6838">
      <w:bodyDiv w:val="1"/>
      <w:marLeft w:val="0"/>
      <w:marRight w:val="0"/>
      <w:marTop w:val="0"/>
      <w:marBottom w:val="0"/>
      <w:divBdr>
        <w:top w:val="none" w:sz="0" w:space="0" w:color="auto"/>
        <w:left w:val="none" w:sz="0" w:space="0" w:color="auto"/>
        <w:bottom w:val="none" w:sz="0" w:space="0" w:color="auto"/>
        <w:right w:val="none" w:sz="0" w:space="0" w:color="auto"/>
      </w:divBdr>
    </w:div>
    <w:div w:id="65225920">
      <w:bodyDiv w:val="1"/>
      <w:marLeft w:val="0"/>
      <w:marRight w:val="0"/>
      <w:marTop w:val="0"/>
      <w:marBottom w:val="0"/>
      <w:divBdr>
        <w:top w:val="none" w:sz="0" w:space="0" w:color="auto"/>
        <w:left w:val="none" w:sz="0" w:space="0" w:color="auto"/>
        <w:bottom w:val="none" w:sz="0" w:space="0" w:color="auto"/>
        <w:right w:val="none" w:sz="0" w:space="0" w:color="auto"/>
      </w:divBdr>
    </w:div>
    <w:div w:id="68508281">
      <w:bodyDiv w:val="1"/>
      <w:marLeft w:val="0"/>
      <w:marRight w:val="0"/>
      <w:marTop w:val="0"/>
      <w:marBottom w:val="0"/>
      <w:divBdr>
        <w:top w:val="none" w:sz="0" w:space="0" w:color="auto"/>
        <w:left w:val="none" w:sz="0" w:space="0" w:color="auto"/>
        <w:bottom w:val="none" w:sz="0" w:space="0" w:color="auto"/>
        <w:right w:val="none" w:sz="0" w:space="0" w:color="auto"/>
      </w:divBdr>
    </w:div>
    <w:div w:id="89591312">
      <w:bodyDiv w:val="1"/>
      <w:marLeft w:val="0"/>
      <w:marRight w:val="0"/>
      <w:marTop w:val="0"/>
      <w:marBottom w:val="0"/>
      <w:divBdr>
        <w:top w:val="none" w:sz="0" w:space="0" w:color="auto"/>
        <w:left w:val="none" w:sz="0" w:space="0" w:color="auto"/>
        <w:bottom w:val="none" w:sz="0" w:space="0" w:color="auto"/>
        <w:right w:val="none" w:sz="0" w:space="0" w:color="auto"/>
      </w:divBdr>
    </w:div>
    <w:div w:id="93283456">
      <w:bodyDiv w:val="1"/>
      <w:marLeft w:val="0"/>
      <w:marRight w:val="0"/>
      <w:marTop w:val="0"/>
      <w:marBottom w:val="0"/>
      <w:divBdr>
        <w:top w:val="none" w:sz="0" w:space="0" w:color="auto"/>
        <w:left w:val="none" w:sz="0" w:space="0" w:color="auto"/>
        <w:bottom w:val="none" w:sz="0" w:space="0" w:color="auto"/>
        <w:right w:val="none" w:sz="0" w:space="0" w:color="auto"/>
      </w:divBdr>
    </w:div>
    <w:div w:id="97406207">
      <w:bodyDiv w:val="1"/>
      <w:marLeft w:val="0"/>
      <w:marRight w:val="0"/>
      <w:marTop w:val="0"/>
      <w:marBottom w:val="0"/>
      <w:divBdr>
        <w:top w:val="none" w:sz="0" w:space="0" w:color="auto"/>
        <w:left w:val="none" w:sz="0" w:space="0" w:color="auto"/>
        <w:bottom w:val="none" w:sz="0" w:space="0" w:color="auto"/>
        <w:right w:val="none" w:sz="0" w:space="0" w:color="auto"/>
      </w:divBdr>
    </w:div>
    <w:div w:id="159319867">
      <w:bodyDiv w:val="1"/>
      <w:marLeft w:val="0"/>
      <w:marRight w:val="0"/>
      <w:marTop w:val="0"/>
      <w:marBottom w:val="0"/>
      <w:divBdr>
        <w:top w:val="none" w:sz="0" w:space="0" w:color="auto"/>
        <w:left w:val="none" w:sz="0" w:space="0" w:color="auto"/>
        <w:bottom w:val="none" w:sz="0" w:space="0" w:color="auto"/>
        <w:right w:val="none" w:sz="0" w:space="0" w:color="auto"/>
      </w:divBdr>
    </w:div>
    <w:div w:id="174273445">
      <w:bodyDiv w:val="1"/>
      <w:marLeft w:val="0"/>
      <w:marRight w:val="0"/>
      <w:marTop w:val="0"/>
      <w:marBottom w:val="0"/>
      <w:divBdr>
        <w:top w:val="none" w:sz="0" w:space="0" w:color="auto"/>
        <w:left w:val="none" w:sz="0" w:space="0" w:color="auto"/>
        <w:bottom w:val="none" w:sz="0" w:space="0" w:color="auto"/>
        <w:right w:val="none" w:sz="0" w:space="0" w:color="auto"/>
      </w:divBdr>
    </w:div>
    <w:div w:id="182131194">
      <w:bodyDiv w:val="1"/>
      <w:marLeft w:val="0"/>
      <w:marRight w:val="0"/>
      <w:marTop w:val="0"/>
      <w:marBottom w:val="0"/>
      <w:divBdr>
        <w:top w:val="none" w:sz="0" w:space="0" w:color="auto"/>
        <w:left w:val="none" w:sz="0" w:space="0" w:color="auto"/>
        <w:bottom w:val="none" w:sz="0" w:space="0" w:color="auto"/>
        <w:right w:val="none" w:sz="0" w:space="0" w:color="auto"/>
      </w:divBdr>
    </w:div>
    <w:div w:id="207379518">
      <w:bodyDiv w:val="1"/>
      <w:marLeft w:val="0"/>
      <w:marRight w:val="0"/>
      <w:marTop w:val="0"/>
      <w:marBottom w:val="0"/>
      <w:divBdr>
        <w:top w:val="none" w:sz="0" w:space="0" w:color="auto"/>
        <w:left w:val="none" w:sz="0" w:space="0" w:color="auto"/>
        <w:bottom w:val="none" w:sz="0" w:space="0" w:color="auto"/>
        <w:right w:val="none" w:sz="0" w:space="0" w:color="auto"/>
      </w:divBdr>
    </w:div>
    <w:div w:id="234825966">
      <w:bodyDiv w:val="1"/>
      <w:marLeft w:val="0"/>
      <w:marRight w:val="0"/>
      <w:marTop w:val="0"/>
      <w:marBottom w:val="0"/>
      <w:divBdr>
        <w:top w:val="none" w:sz="0" w:space="0" w:color="auto"/>
        <w:left w:val="none" w:sz="0" w:space="0" w:color="auto"/>
        <w:bottom w:val="none" w:sz="0" w:space="0" w:color="auto"/>
        <w:right w:val="none" w:sz="0" w:space="0" w:color="auto"/>
      </w:divBdr>
    </w:div>
    <w:div w:id="245000081">
      <w:bodyDiv w:val="1"/>
      <w:marLeft w:val="0"/>
      <w:marRight w:val="0"/>
      <w:marTop w:val="0"/>
      <w:marBottom w:val="0"/>
      <w:divBdr>
        <w:top w:val="none" w:sz="0" w:space="0" w:color="auto"/>
        <w:left w:val="none" w:sz="0" w:space="0" w:color="auto"/>
        <w:bottom w:val="none" w:sz="0" w:space="0" w:color="auto"/>
        <w:right w:val="none" w:sz="0" w:space="0" w:color="auto"/>
      </w:divBdr>
    </w:div>
    <w:div w:id="293218897">
      <w:bodyDiv w:val="1"/>
      <w:marLeft w:val="0"/>
      <w:marRight w:val="0"/>
      <w:marTop w:val="0"/>
      <w:marBottom w:val="0"/>
      <w:divBdr>
        <w:top w:val="none" w:sz="0" w:space="0" w:color="auto"/>
        <w:left w:val="none" w:sz="0" w:space="0" w:color="auto"/>
        <w:bottom w:val="none" w:sz="0" w:space="0" w:color="auto"/>
        <w:right w:val="none" w:sz="0" w:space="0" w:color="auto"/>
      </w:divBdr>
    </w:div>
    <w:div w:id="484128003">
      <w:bodyDiv w:val="1"/>
      <w:marLeft w:val="0"/>
      <w:marRight w:val="0"/>
      <w:marTop w:val="0"/>
      <w:marBottom w:val="0"/>
      <w:divBdr>
        <w:top w:val="none" w:sz="0" w:space="0" w:color="auto"/>
        <w:left w:val="none" w:sz="0" w:space="0" w:color="auto"/>
        <w:bottom w:val="none" w:sz="0" w:space="0" w:color="auto"/>
        <w:right w:val="none" w:sz="0" w:space="0" w:color="auto"/>
      </w:divBdr>
    </w:div>
    <w:div w:id="485631495">
      <w:bodyDiv w:val="1"/>
      <w:marLeft w:val="0"/>
      <w:marRight w:val="0"/>
      <w:marTop w:val="0"/>
      <w:marBottom w:val="0"/>
      <w:divBdr>
        <w:top w:val="none" w:sz="0" w:space="0" w:color="auto"/>
        <w:left w:val="none" w:sz="0" w:space="0" w:color="auto"/>
        <w:bottom w:val="none" w:sz="0" w:space="0" w:color="auto"/>
        <w:right w:val="none" w:sz="0" w:space="0" w:color="auto"/>
      </w:divBdr>
    </w:div>
    <w:div w:id="502866127">
      <w:bodyDiv w:val="1"/>
      <w:marLeft w:val="0"/>
      <w:marRight w:val="0"/>
      <w:marTop w:val="0"/>
      <w:marBottom w:val="0"/>
      <w:divBdr>
        <w:top w:val="none" w:sz="0" w:space="0" w:color="auto"/>
        <w:left w:val="none" w:sz="0" w:space="0" w:color="auto"/>
        <w:bottom w:val="none" w:sz="0" w:space="0" w:color="auto"/>
        <w:right w:val="none" w:sz="0" w:space="0" w:color="auto"/>
      </w:divBdr>
    </w:div>
    <w:div w:id="600575397">
      <w:bodyDiv w:val="1"/>
      <w:marLeft w:val="0"/>
      <w:marRight w:val="0"/>
      <w:marTop w:val="0"/>
      <w:marBottom w:val="0"/>
      <w:divBdr>
        <w:top w:val="none" w:sz="0" w:space="0" w:color="auto"/>
        <w:left w:val="none" w:sz="0" w:space="0" w:color="auto"/>
        <w:bottom w:val="none" w:sz="0" w:space="0" w:color="auto"/>
        <w:right w:val="none" w:sz="0" w:space="0" w:color="auto"/>
      </w:divBdr>
    </w:div>
    <w:div w:id="600794173">
      <w:bodyDiv w:val="1"/>
      <w:marLeft w:val="0"/>
      <w:marRight w:val="0"/>
      <w:marTop w:val="0"/>
      <w:marBottom w:val="0"/>
      <w:divBdr>
        <w:top w:val="none" w:sz="0" w:space="0" w:color="auto"/>
        <w:left w:val="none" w:sz="0" w:space="0" w:color="auto"/>
        <w:bottom w:val="none" w:sz="0" w:space="0" w:color="auto"/>
        <w:right w:val="none" w:sz="0" w:space="0" w:color="auto"/>
      </w:divBdr>
    </w:div>
    <w:div w:id="679819385">
      <w:bodyDiv w:val="1"/>
      <w:marLeft w:val="0"/>
      <w:marRight w:val="0"/>
      <w:marTop w:val="0"/>
      <w:marBottom w:val="0"/>
      <w:divBdr>
        <w:top w:val="none" w:sz="0" w:space="0" w:color="auto"/>
        <w:left w:val="none" w:sz="0" w:space="0" w:color="auto"/>
        <w:bottom w:val="none" w:sz="0" w:space="0" w:color="auto"/>
        <w:right w:val="none" w:sz="0" w:space="0" w:color="auto"/>
      </w:divBdr>
    </w:div>
    <w:div w:id="710767942">
      <w:bodyDiv w:val="1"/>
      <w:marLeft w:val="0"/>
      <w:marRight w:val="0"/>
      <w:marTop w:val="0"/>
      <w:marBottom w:val="0"/>
      <w:divBdr>
        <w:top w:val="none" w:sz="0" w:space="0" w:color="auto"/>
        <w:left w:val="none" w:sz="0" w:space="0" w:color="auto"/>
        <w:bottom w:val="none" w:sz="0" w:space="0" w:color="auto"/>
        <w:right w:val="none" w:sz="0" w:space="0" w:color="auto"/>
      </w:divBdr>
    </w:div>
    <w:div w:id="725566112">
      <w:bodyDiv w:val="1"/>
      <w:marLeft w:val="0"/>
      <w:marRight w:val="0"/>
      <w:marTop w:val="0"/>
      <w:marBottom w:val="0"/>
      <w:divBdr>
        <w:top w:val="none" w:sz="0" w:space="0" w:color="auto"/>
        <w:left w:val="none" w:sz="0" w:space="0" w:color="auto"/>
        <w:bottom w:val="none" w:sz="0" w:space="0" w:color="auto"/>
        <w:right w:val="none" w:sz="0" w:space="0" w:color="auto"/>
      </w:divBdr>
    </w:div>
    <w:div w:id="734547791">
      <w:bodyDiv w:val="1"/>
      <w:marLeft w:val="0"/>
      <w:marRight w:val="0"/>
      <w:marTop w:val="0"/>
      <w:marBottom w:val="0"/>
      <w:divBdr>
        <w:top w:val="none" w:sz="0" w:space="0" w:color="auto"/>
        <w:left w:val="none" w:sz="0" w:space="0" w:color="auto"/>
        <w:bottom w:val="none" w:sz="0" w:space="0" w:color="auto"/>
        <w:right w:val="none" w:sz="0" w:space="0" w:color="auto"/>
      </w:divBdr>
    </w:div>
    <w:div w:id="781993129">
      <w:bodyDiv w:val="1"/>
      <w:marLeft w:val="0"/>
      <w:marRight w:val="0"/>
      <w:marTop w:val="0"/>
      <w:marBottom w:val="0"/>
      <w:divBdr>
        <w:top w:val="none" w:sz="0" w:space="0" w:color="auto"/>
        <w:left w:val="none" w:sz="0" w:space="0" w:color="auto"/>
        <w:bottom w:val="none" w:sz="0" w:space="0" w:color="auto"/>
        <w:right w:val="none" w:sz="0" w:space="0" w:color="auto"/>
      </w:divBdr>
    </w:div>
    <w:div w:id="798956455">
      <w:bodyDiv w:val="1"/>
      <w:marLeft w:val="0"/>
      <w:marRight w:val="0"/>
      <w:marTop w:val="0"/>
      <w:marBottom w:val="0"/>
      <w:divBdr>
        <w:top w:val="none" w:sz="0" w:space="0" w:color="auto"/>
        <w:left w:val="none" w:sz="0" w:space="0" w:color="auto"/>
        <w:bottom w:val="none" w:sz="0" w:space="0" w:color="auto"/>
        <w:right w:val="none" w:sz="0" w:space="0" w:color="auto"/>
      </w:divBdr>
    </w:div>
    <w:div w:id="813569575">
      <w:bodyDiv w:val="1"/>
      <w:marLeft w:val="0"/>
      <w:marRight w:val="0"/>
      <w:marTop w:val="0"/>
      <w:marBottom w:val="0"/>
      <w:divBdr>
        <w:top w:val="none" w:sz="0" w:space="0" w:color="auto"/>
        <w:left w:val="none" w:sz="0" w:space="0" w:color="auto"/>
        <w:bottom w:val="none" w:sz="0" w:space="0" w:color="auto"/>
        <w:right w:val="none" w:sz="0" w:space="0" w:color="auto"/>
      </w:divBdr>
    </w:div>
    <w:div w:id="947545659">
      <w:bodyDiv w:val="1"/>
      <w:marLeft w:val="0"/>
      <w:marRight w:val="0"/>
      <w:marTop w:val="0"/>
      <w:marBottom w:val="0"/>
      <w:divBdr>
        <w:top w:val="none" w:sz="0" w:space="0" w:color="auto"/>
        <w:left w:val="none" w:sz="0" w:space="0" w:color="auto"/>
        <w:bottom w:val="none" w:sz="0" w:space="0" w:color="auto"/>
        <w:right w:val="none" w:sz="0" w:space="0" w:color="auto"/>
      </w:divBdr>
    </w:div>
    <w:div w:id="955601976">
      <w:bodyDiv w:val="1"/>
      <w:marLeft w:val="0"/>
      <w:marRight w:val="0"/>
      <w:marTop w:val="0"/>
      <w:marBottom w:val="0"/>
      <w:divBdr>
        <w:top w:val="none" w:sz="0" w:space="0" w:color="auto"/>
        <w:left w:val="none" w:sz="0" w:space="0" w:color="auto"/>
        <w:bottom w:val="none" w:sz="0" w:space="0" w:color="auto"/>
        <w:right w:val="none" w:sz="0" w:space="0" w:color="auto"/>
      </w:divBdr>
    </w:div>
    <w:div w:id="1008218229">
      <w:bodyDiv w:val="1"/>
      <w:marLeft w:val="0"/>
      <w:marRight w:val="0"/>
      <w:marTop w:val="0"/>
      <w:marBottom w:val="0"/>
      <w:divBdr>
        <w:top w:val="none" w:sz="0" w:space="0" w:color="auto"/>
        <w:left w:val="none" w:sz="0" w:space="0" w:color="auto"/>
        <w:bottom w:val="none" w:sz="0" w:space="0" w:color="auto"/>
        <w:right w:val="none" w:sz="0" w:space="0" w:color="auto"/>
      </w:divBdr>
    </w:div>
    <w:div w:id="1033920464">
      <w:bodyDiv w:val="1"/>
      <w:marLeft w:val="0"/>
      <w:marRight w:val="0"/>
      <w:marTop w:val="0"/>
      <w:marBottom w:val="0"/>
      <w:divBdr>
        <w:top w:val="none" w:sz="0" w:space="0" w:color="auto"/>
        <w:left w:val="none" w:sz="0" w:space="0" w:color="auto"/>
        <w:bottom w:val="none" w:sz="0" w:space="0" w:color="auto"/>
        <w:right w:val="none" w:sz="0" w:space="0" w:color="auto"/>
      </w:divBdr>
    </w:div>
    <w:div w:id="1076324426">
      <w:bodyDiv w:val="1"/>
      <w:marLeft w:val="0"/>
      <w:marRight w:val="0"/>
      <w:marTop w:val="0"/>
      <w:marBottom w:val="0"/>
      <w:divBdr>
        <w:top w:val="none" w:sz="0" w:space="0" w:color="auto"/>
        <w:left w:val="none" w:sz="0" w:space="0" w:color="auto"/>
        <w:bottom w:val="none" w:sz="0" w:space="0" w:color="auto"/>
        <w:right w:val="none" w:sz="0" w:space="0" w:color="auto"/>
      </w:divBdr>
    </w:div>
    <w:div w:id="1182161840">
      <w:bodyDiv w:val="1"/>
      <w:marLeft w:val="0"/>
      <w:marRight w:val="0"/>
      <w:marTop w:val="0"/>
      <w:marBottom w:val="0"/>
      <w:divBdr>
        <w:top w:val="none" w:sz="0" w:space="0" w:color="auto"/>
        <w:left w:val="none" w:sz="0" w:space="0" w:color="auto"/>
        <w:bottom w:val="none" w:sz="0" w:space="0" w:color="auto"/>
        <w:right w:val="none" w:sz="0" w:space="0" w:color="auto"/>
      </w:divBdr>
    </w:div>
    <w:div w:id="1213081377">
      <w:bodyDiv w:val="1"/>
      <w:marLeft w:val="0"/>
      <w:marRight w:val="0"/>
      <w:marTop w:val="0"/>
      <w:marBottom w:val="0"/>
      <w:divBdr>
        <w:top w:val="none" w:sz="0" w:space="0" w:color="auto"/>
        <w:left w:val="none" w:sz="0" w:space="0" w:color="auto"/>
        <w:bottom w:val="none" w:sz="0" w:space="0" w:color="auto"/>
        <w:right w:val="none" w:sz="0" w:space="0" w:color="auto"/>
      </w:divBdr>
    </w:div>
    <w:div w:id="1299722835">
      <w:bodyDiv w:val="1"/>
      <w:marLeft w:val="0"/>
      <w:marRight w:val="0"/>
      <w:marTop w:val="0"/>
      <w:marBottom w:val="0"/>
      <w:divBdr>
        <w:top w:val="none" w:sz="0" w:space="0" w:color="auto"/>
        <w:left w:val="none" w:sz="0" w:space="0" w:color="auto"/>
        <w:bottom w:val="none" w:sz="0" w:space="0" w:color="auto"/>
        <w:right w:val="none" w:sz="0" w:space="0" w:color="auto"/>
      </w:divBdr>
    </w:div>
    <w:div w:id="1344825133">
      <w:bodyDiv w:val="1"/>
      <w:marLeft w:val="0"/>
      <w:marRight w:val="0"/>
      <w:marTop w:val="0"/>
      <w:marBottom w:val="0"/>
      <w:divBdr>
        <w:top w:val="none" w:sz="0" w:space="0" w:color="auto"/>
        <w:left w:val="none" w:sz="0" w:space="0" w:color="auto"/>
        <w:bottom w:val="none" w:sz="0" w:space="0" w:color="auto"/>
        <w:right w:val="none" w:sz="0" w:space="0" w:color="auto"/>
      </w:divBdr>
    </w:div>
    <w:div w:id="1353917523">
      <w:bodyDiv w:val="1"/>
      <w:marLeft w:val="0"/>
      <w:marRight w:val="0"/>
      <w:marTop w:val="0"/>
      <w:marBottom w:val="0"/>
      <w:divBdr>
        <w:top w:val="none" w:sz="0" w:space="0" w:color="auto"/>
        <w:left w:val="none" w:sz="0" w:space="0" w:color="auto"/>
        <w:bottom w:val="none" w:sz="0" w:space="0" w:color="auto"/>
        <w:right w:val="none" w:sz="0" w:space="0" w:color="auto"/>
      </w:divBdr>
    </w:div>
    <w:div w:id="1378310230">
      <w:bodyDiv w:val="1"/>
      <w:marLeft w:val="0"/>
      <w:marRight w:val="0"/>
      <w:marTop w:val="0"/>
      <w:marBottom w:val="0"/>
      <w:divBdr>
        <w:top w:val="none" w:sz="0" w:space="0" w:color="auto"/>
        <w:left w:val="none" w:sz="0" w:space="0" w:color="auto"/>
        <w:bottom w:val="none" w:sz="0" w:space="0" w:color="auto"/>
        <w:right w:val="none" w:sz="0" w:space="0" w:color="auto"/>
      </w:divBdr>
    </w:div>
    <w:div w:id="1415013655">
      <w:bodyDiv w:val="1"/>
      <w:marLeft w:val="0"/>
      <w:marRight w:val="0"/>
      <w:marTop w:val="0"/>
      <w:marBottom w:val="0"/>
      <w:divBdr>
        <w:top w:val="none" w:sz="0" w:space="0" w:color="auto"/>
        <w:left w:val="none" w:sz="0" w:space="0" w:color="auto"/>
        <w:bottom w:val="none" w:sz="0" w:space="0" w:color="auto"/>
        <w:right w:val="none" w:sz="0" w:space="0" w:color="auto"/>
      </w:divBdr>
    </w:div>
    <w:div w:id="1478843595">
      <w:bodyDiv w:val="1"/>
      <w:marLeft w:val="0"/>
      <w:marRight w:val="0"/>
      <w:marTop w:val="0"/>
      <w:marBottom w:val="0"/>
      <w:divBdr>
        <w:top w:val="none" w:sz="0" w:space="0" w:color="auto"/>
        <w:left w:val="none" w:sz="0" w:space="0" w:color="auto"/>
        <w:bottom w:val="none" w:sz="0" w:space="0" w:color="auto"/>
        <w:right w:val="none" w:sz="0" w:space="0" w:color="auto"/>
      </w:divBdr>
    </w:div>
    <w:div w:id="1520894183">
      <w:bodyDiv w:val="1"/>
      <w:marLeft w:val="0"/>
      <w:marRight w:val="0"/>
      <w:marTop w:val="0"/>
      <w:marBottom w:val="0"/>
      <w:divBdr>
        <w:top w:val="none" w:sz="0" w:space="0" w:color="auto"/>
        <w:left w:val="none" w:sz="0" w:space="0" w:color="auto"/>
        <w:bottom w:val="none" w:sz="0" w:space="0" w:color="auto"/>
        <w:right w:val="none" w:sz="0" w:space="0" w:color="auto"/>
      </w:divBdr>
    </w:div>
    <w:div w:id="1546331636">
      <w:bodyDiv w:val="1"/>
      <w:marLeft w:val="0"/>
      <w:marRight w:val="0"/>
      <w:marTop w:val="0"/>
      <w:marBottom w:val="0"/>
      <w:divBdr>
        <w:top w:val="none" w:sz="0" w:space="0" w:color="auto"/>
        <w:left w:val="none" w:sz="0" w:space="0" w:color="auto"/>
        <w:bottom w:val="none" w:sz="0" w:space="0" w:color="auto"/>
        <w:right w:val="none" w:sz="0" w:space="0" w:color="auto"/>
      </w:divBdr>
    </w:div>
    <w:div w:id="1570770610">
      <w:bodyDiv w:val="1"/>
      <w:marLeft w:val="0"/>
      <w:marRight w:val="0"/>
      <w:marTop w:val="0"/>
      <w:marBottom w:val="0"/>
      <w:divBdr>
        <w:top w:val="none" w:sz="0" w:space="0" w:color="auto"/>
        <w:left w:val="none" w:sz="0" w:space="0" w:color="auto"/>
        <w:bottom w:val="none" w:sz="0" w:space="0" w:color="auto"/>
        <w:right w:val="none" w:sz="0" w:space="0" w:color="auto"/>
      </w:divBdr>
    </w:div>
    <w:div w:id="1575554293">
      <w:bodyDiv w:val="1"/>
      <w:marLeft w:val="0"/>
      <w:marRight w:val="0"/>
      <w:marTop w:val="0"/>
      <w:marBottom w:val="0"/>
      <w:divBdr>
        <w:top w:val="none" w:sz="0" w:space="0" w:color="auto"/>
        <w:left w:val="none" w:sz="0" w:space="0" w:color="auto"/>
        <w:bottom w:val="none" w:sz="0" w:space="0" w:color="auto"/>
        <w:right w:val="none" w:sz="0" w:space="0" w:color="auto"/>
      </w:divBdr>
    </w:div>
    <w:div w:id="1580292081">
      <w:bodyDiv w:val="1"/>
      <w:marLeft w:val="0"/>
      <w:marRight w:val="0"/>
      <w:marTop w:val="0"/>
      <w:marBottom w:val="0"/>
      <w:divBdr>
        <w:top w:val="none" w:sz="0" w:space="0" w:color="auto"/>
        <w:left w:val="none" w:sz="0" w:space="0" w:color="auto"/>
        <w:bottom w:val="none" w:sz="0" w:space="0" w:color="auto"/>
        <w:right w:val="none" w:sz="0" w:space="0" w:color="auto"/>
      </w:divBdr>
    </w:div>
    <w:div w:id="1582174772">
      <w:bodyDiv w:val="1"/>
      <w:marLeft w:val="0"/>
      <w:marRight w:val="0"/>
      <w:marTop w:val="0"/>
      <w:marBottom w:val="0"/>
      <w:divBdr>
        <w:top w:val="none" w:sz="0" w:space="0" w:color="auto"/>
        <w:left w:val="none" w:sz="0" w:space="0" w:color="auto"/>
        <w:bottom w:val="none" w:sz="0" w:space="0" w:color="auto"/>
        <w:right w:val="none" w:sz="0" w:space="0" w:color="auto"/>
      </w:divBdr>
    </w:div>
    <w:div w:id="1629965847">
      <w:bodyDiv w:val="1"/>
      <w:marLeft w:val="0"/>
      <w:marRight w:val="0"/>
      <w:marTop w:val="0"/>
      <w:marBottom w:val="0"/>
      <w:divBdr>
        <w:top w:val="none" w:sz="0" w:space="0" w:color="auto"/>
        <w:left w:val="none" w:sz="0" w:space="0" w:color="auto"/>
        <w:bottom w:val="none" w:sz="0" w:space="0" w:color="auto"/>
        <w:right w:val="none" w:sz="0" w:space="0" w:color="auto"/>
      </w:divBdr>
    </w:div>
    <w:div w:id="1664622947">
      <w:bodyDiv w:val="1"/>
      <w:marLeft w:val="0"/>
      <w:marRight w:val="0"/>
      <w:marTop w:val="0"/>
      <w:marBottom w:val="0"/>
      <w:divBdr>
        <w:top w:val="none" w:sz="0" w:space="0" w:color="auto"/>
        <w:left w:val="none" w:sz="0" w:space="0" w:color="auto"/>
        <w:bottom w:val="none" w:sz="0" w:space="0" w:color="auto"/>
        <w:right w:val="none" w:sz="0" w:space="0" w:color="auto"/>
      </w:divBdr>
    </w:div>
    <w:div w:id="1742825000">
      <w:bodyDiv w:val="1"/>
      <w:marLeft w:val="0"/>
      <w:marRight w:val="0"/>
      <w:marTop w:val="0"/>
      <w:marBottom w:val="0"/>
      <w:divBdr>
        <w:top w:val="none" w:sz="0" w:space="0" w:color="auto"/>
        <w:left w:val="none" w:sz="0" w:space="0" w:color="auto"/>
        <w:bottom w:val="none" w:sz="0" w:space="0" w:color="auto"/>
        <w:right w:val="none" w:sz="0" w:space="0" w:color="auto"/>
      </w:divBdr>
    </w:div>
    <w:div w:id="1782409091">
      <w:bodyDiv w:val="1"/>
      <w:marLeft w:val="0"/>
      <w:marRight w:val="0"/>
      <w:marTop w:val="0"/>
      <w:marBottom w:val="0"/>
      <w:divBdr>
        <w:top w:val="none" w:sz="0" w:space="0" w:color="auto"/>
        <w:left w:val="none" w:sz="0" w:space="0" w:color="auto"/>
        <w:bottom w:val="none" w:sz="0" w:space="0" w:color="auto"/>
        <w:right w:val="none" w:sz="0" w:space="0" w:color="auto"/>
      </w:divBdr>
    </w:div>
    <w:div w:id="1803768533">
      <w:bodyDiv w:val="1"/>
      <w:marLeft w:val="0"/>
      <w:marRight w:val="0"/>
      <w:marTop w:val="0"/>
      <w:marBottom w:val="0"/>
      <w:divBdr>
        <w:top w:val="none" w:sz="0" w:space="0" w:color="auto"/>
        <w:left w:val="none" w:sz="0" w:space="0" w:color="auto"/>
        <w:bottom w:val="none" w:sz="0" w:space="0" w:color="auto"/>
        <w:right w:val="none" w:sz="0" w:space="0" w:color="auto"/>
      </w:divBdr>
    </w:div>
    <w:div w:id="1890336808">
      <w:bodyDiv w:val="1"/>
      <w:marLeft w:val="0"/>
      <w:marRight w:val="0"/>
      <w:marTop w:val="0"/>
      <w:marBottom w:val="0"/>
      <w:divBdr>
        <w:top w:val="none" w:sz="0" w:space="0" w:color="auto"/>
        <w:left w:val="none" w:sz="0" w:space="0" w:color="auto"/>
        <w:bottom w:val="none" w:sz="0" w:space="0" w:color="auto"/>
        <w:right w:val="none" w:sz="0" w:space="0" w:color="auto"/>
      </w:divBdr>
    </w:div>
    <w:div w:id="1921332362">
      <w:bodyDiv w:val="1"/>
      <w:marLeft w:val="0"/>
      <w:marRight w:val="0"/>
      <w:marTop w:val="0"/>
      <w:marBottom w:val="0"/>
      <w:divBdr>
        <w:top w:val="none" w:sz="0" w:space="0" w:color="auto"/>
        <w:left w:val="none" w:sz="0" w:space="0" w:color="auto"/>
        <w:bottom w:val="none" w:sz="0" w:space="0" w:color="auto"/>
        <w:right w:val="none" w:sz="0" w:space="0" w:color="auto"/>
      </w:divBdr>
    </w:div>
    <w:div w:id="1941524933">
      <w:bodyDiv w:val="1"/>
      <w:marLeft w:val="0"/>
      <w:marRight w:val="0"/>
      <w:marTop w:val="0"/>
      <w:marBottom w:val="0"/>
      <w:divBdr>
        <w:top w:val="none" w:sz="0" w:space="0" w:color="auto"/>
        <w:left w:val="none" w:sz="0" w:space="0" w:color="auto"/>
        <w:bottom w:val="none" w:sz="0" w:space="0" w:color="auto"/>
        <w:right w:val="none" w:sz="0" w:space="0" w:color="auto"/>
      </w:divBdr>
    </w:div>
    <w:div w:id="1986859455">
      <w:bodyDiv w:val="1"/>
      <w:marLeft w:val="0"/>
      <w:marRight w:val="0"/>
      <w:marTop w:val="0"/>
      <w:marBottom w:val="0"/>
      <w:divBdr>
        <w:top w:val="none" w:sz="0" w:space="0" w:color="auto"/>
        <w:left w:val="none" w:sz="0" w:space="0" w:color="auto"/>
        <w:bottom w:val="none" w:sz="0" w:space="0" w:color="auto"/>
        <w:right w:val="none" w:sz="0" w:space="0" w:color="auto"/>
      </w:divBdr>
    </w:div>
    <w:div w:id="2045013903">
      <w:bodyDiv w:val="1"/>
      <w:marLeft w:val="0"/>
      <w:marRight w:val="0"/>
      <w:marTop w:val="0"/>
      <w:marBottom w:val="0"/>
      <w:divBdr>
        <w:top w:val="none" w:sz="0" w:space="0" w:color="auto"/>
        <w:left w:val="none" w:sz="0" w:space="0" w:color="auto"/>
        <w:bottom w:val="none" w:sz="0" w:space="0" w:color="auto"/>
        <w:right w:val="none" w:sz="0" w:space="0" w:color="auto"/>
      </w:divBdr>
    </w:div>
    <w:div w:id="2054847277">
      <w:bodyDiv w:val="1"/>
      <w:marLeft w:val="0"/>
      <w:marRight w:val="0"/>
      <w:marTop w:val="0"/>
      <w:marBottom w:val="0"/>
      <w:divBdr>
        <w:top w:val="none" w:sz="0" w:space="0" w:color="auto"/>
        <w:left w:val="none" w:sz="0" w:space="0" w:color="auto"/>
        <w:bottom w:val="none" w:sz="0" w:space="0" w:color="auto"/>
        <w:right w:val="none" w:sz="0" w:space="0" w:color="auto"/>
      </w:divBdr>
    </w:div>
    <w:div w:id="212561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Modelos\Timbre.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AD2A5-FA9F-4637-A5AE-E5332456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Timbre.dot</Template>
  <TotalTime>88</TotalTime>
  <Pages>5</Pages>
  <Words>1369</Words>
  <Characters>8054</Characters>
  <Application>Microsoft Office Word</Application>
  <DocSecurity>0</DocSecurity>
  <Lines>67</Lines>
  <Paragraphs>18</Paragraphs>
  <ScaleCrop>false</ScaleCrop>
  <HeadingPairs>
    <vt:vector size="2" baseType="variant">
      <vt:variant>
        <vt:lpstr>Título</vt:lpstr>
      </vt:variant>
      <vt:variant>
        <vt:i4>1</vt:i4>
      </vt:variant>
    </vt:vector>
  </HeadingPairs>
  <TitlesOfParts>
    <vt:vector size="1" baseType="lpstr">
      <vt:lpstr>ASDFASDFASDF</vt:lpstr>
    </vt:vector>
  </TitlesOfParts>
  <Company>Particular</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ASDFASDFASDF</dc:title>
  <dc:creator>mikey</dc:creator>
  <cp:lastModifiedBy>Usuario</cp:lastModifiedBy>
  <cp:revision>10</cp:revision>
  <cp:lastPrinted>2024-04-08T12:41:00Z</cp:lastPrinted>
  <dcterms:created xsi:type="dcterms:W3CDTF">2024-04-15T13:25:00Z</dcterms:created>
  <dcterms:modified xsi:type="dcterms:W3CDTF">2024-09-25T19:42:00Z</dcterms:modified>
</cp:coreProperties>
</file>